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18C15" w14:textId="328D1770" w:rsidR="00441B4A" w:rsidRPr="00E960BB" w:rsidRDefault="007428EA" w:rsidP="00441B4A">
      <w:pPr>
        <w:spacing w:line="240" w:lineRule="auto"/>
        <w:jc w:val="right"/>
        <w:rPr>
          <w:rFonts w:ascii="Corbel" w:hAnsi="Corbel"/>
          <w:bCs/>
          <w:i/>
        </w:rPr>
      </w:pPr>
      <w:r w:rsidRPr="007428EA">
        <w:rPr>
          <w:rFonts w:ascii="Corbel" w:hAnsi="Corbel"/>
          <w:b/>
          <w:bCs/>
        </w:rPr>
        <w:tab/>
      </w:r>
      <w:r w:rsidRPr="007428EA">
        <w:rPr>
          <w:rFonts w:ascii="Corbel" w:hAnsi="Corbel"/>
          <w:b/>
          <w:bCs/>
        </w:rPr>
        <w:tab/>
      </w:r>
      <w:r w:rsidRPr="007428EA">
        <w:rPr>
          <w:rFonts w:ascii="Corbel" w:hAnsi="Corbel"/>
          <w:b/>
          <w:bCs/>
        </w:rPr>
        <w:tab/>
      </w:r>
      <w:r w:rsidRPr="007428EA">
        <w:rPr>
          <w:rFonts w:ascii="Corbel" w:hAnsi="Corbel"/>
          <w:b/>
          <w:bCs/>
        </w:rPr>
        <w:tab/>
      </w:r>
      <w:r w:rsidRPr="007428EA">
        <w:rPr>
          <w:rFonts w:ascii="Corbel" w:hAnsi="Corbel"/>
          <w:b/>
          <w:bCs/>
        </w:rPr>
        <w:tab/>
      </w:r>
      <w:r w:rsidRPr="007428EA">
        <w:rPr>
          <w:rFonts w:ascii="Corbel" w:hAnsi="Corbel"/>
          <w:b/>
          <w:bCs/>
        </w:rPr>
        <w:tab/>
      </w:r>
      <w:r w:rsidR="00AA135C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C4E59F4" w14:textId="298C3B09" w:rsidR="007428EA" w:rsidRPr="007428EA" w:rsidRDefault="007428EA" w:rsidP="007428EA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7428E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428EA">
        <w:rPr>
          <w:rFonts w:ascii="Corbel" w:hAnsi="Corbel"/>
          <w:b/>
          <w:smallCaps/>
          <w:sz w:val="24"/>
          <w:szCs w:val="24"/>
        </w:rPr>
        <w:t>SYLABUS</w:t>
      </w:r>
    </w:p>
    <w:p w14:paraId="2A94F79A" w14:textId="441BB99C" w:rsidR="007428EA" w:rsidRPr="007428EA" w:rsidRDefault="0071620A" w:rsidP="003A4918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7428E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428EA">
        <w:rPr>
          <w:rFonts w:ascii="Corbel" w:hAnsi="Corbel"/>
          <w:b/>
          <w:smallCaps/>
          <w:sz w:val="24"/>
          <w:szCs w:val="24"/>
        </w:rPr>
        <w:t xml:space="preserve"> </w:t>
      </w:r>
      <w:r w:rsidR="007F6346">
        <w:rPr>
          <w:rFonts w:ascii="Corbel" w:hAnsi="Corbel"/>
          <w:i/>
          <w:smallCaps/>
          <w:sz w:val="24"/>
          <w:szCs w:val="24"/>
        </w:rPr>
        <w:t>202</w:t>
      </w:r>
      <w:r w:rsidR="00ED3517">
        <w:rPr>
          <w:rFonts w:ascii="Corbel" w:hAnsi="Corbel"/>
          <w:i/>
          <w:smallCaps/>
          <w:sz w:val="24"/>
          <w:szCs w:val="24"/>
        </w:rPr>
        <w:t>5</w:t>
      </w:r>
      <w:r w:rsidR="007F6346">
        <w:rPr>
          <w:rFonts w:ascii="Corbel" w:hAnsi="Corbel"/>
          <w:i/>
          <w:smallCaps/>
          <w:sz w:val="24"/>
          <w:szCs w:val="24"/>
        </w:rPr>
        <w:t>-202</w:t>
      </w:r>
      <w:r w:rsidR="00ED3517">
        <w:rPr>
          <w:rFonts w:ascii="Corbel" w:hAnsi="Corbel"/>
          <w:i/>
          <w:smallCaps/>
          <w:sz w:val="24"/>
          <w:szCs w:val="24"/>
        </w:rPr>
        <w:t>8</w:t>
      </w:r>
      <w:r w:rsidR="003A4918">
        <w:rPr>
          <w:rFonts w:ascii="Corbel" w:hAnsi="Corbel"/>
          <w:i/>
          <w:smallCaps/>
          <w:sz w:val="24"/>
          <w:szCs w:val="24"/>
        </w:rPr>
        <w:br/>
      </w:r>
      <w:r w:rsidR="007428EA" w:rsidRPr="007428EA">
        <w:rPr>
          <w:rFonts w:ascii="Corbel" w:hAnsi="Corbel"/>
          <w:sz w:val="20"/>
          <w:szCs w:val="20"/>
        </w:rPr>
        <w:t>Rok akademicki: 202</w:t>
      </w:r>
      <w:r w:rsidR="00ED3517">
        <w:rPr>
          <w:rFonts w:ascii="Corbel" w:hAnsi="Corbel"/>
          <w:sz w:val="20"/>
          <w:szCs w:val="20"/>
        </w:rPr>
        <w:t>7</w:t>
      </w:r>
      <w:r w:rsidR="007428EA" w:rsidRPr="007428EA">
        <w:rPr>
          <w:rFonts w:ascii="Corbel" w:hAnsi="Corbel"/>
          <w:sz w:val="20"/>
          <w:szCs w:val="20"/>
        </w:rPr>
        <w:t>/202</w:t>
      </w:r>
      <w:r w:rsidR="00ED3517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7428E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7428E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428EA">
        <w:rPr>
          <w:rFonts w:ascii="Corbel" w:hAnsi="Corbel"/>
          <w:szCs w:val="24"/>
        </w:rPr>
        <w:t xml:space="preserve">1. </w:t>
      </w:r>
      <w:r w:rsidR="0085747A" w:rsidRPr="007428EA">
        <w:rPr>
          <w:rFonts w:ascii="Corbel" w:hAnsi="Corbel"/>
          <w:szCs w:val="24"/>
        </w:rPr>
        <w:t xml:space="preserve">Podstawowe </w:t>
      </w:r>
      <w:r w:rsidR="007428EA" w:rsidRPr="007428E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428EA" w14:paraId="679E4DFA" w14:textId="77777777" w:rsidTr="00A418F9">
        <w:tc>
          <w:tcPr>
            <w:tcW w:w="2694" w:type="dxa"/>
            <w:vAlign w:val="center"/>
          </w:tcPr>
          <w:p w14:paraId="59701564" w14:textId="77777777" w:rsidR="0085747A" w:rsidRPr="007428EA" w:rsidRDefault="0085747A" w:rsidP="007428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447921" w14:textId="77777777" w:rsidR="0085747A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Systemy l</w:t>
            </w:r>
            <w:r w:rsidR="00D748FF" w:rsidRPr="007428EA">
              <w:rPr>
                <w:rFonts w:ascii="Corbel" w:hAnsi="Corbel"/>
                <w:b w:val="0"/>
                <w:sz w:val="22"/>
              </w:rPr>
              <w:t>ogistyczne</w:t>
            </w:r>
          </w:p>
        </w:tc>
      </w:tr>
      <w:tr w:rsidR="00644962" w:rsidRPr="007428EA" w14:paraId="6B4FB863" w14:textId="77777777" w:rsidTr="00A418F9">
        <w:tc>
          <w:tcPr>
            <w:tcW w:w="2694" w:type="dxa"/>
            <w:vAlign w:val="center"/>
          </w:tcPr>
          <w:p w14:paraId="4CA29152" w14:textId="77777777" w:rsidR="00644962" w:rsidRPr="007428EA" w:rsidRDefault="007428EA" w:rsidP="007428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644962" w:rsidRPr="007428EA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0A27B20A" w14:textId="12998B1D" w:rsidR="00644962" w:rsidRPr="007428EA" w:rsidRDefault="00D50A86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7428EA">
              <w:rPr>
                <w:rFonts w:ascii="Corbel" w:hAnsi="Corbel"/>
                <w:b w:val="0"/>
                <w:sz w:val="22"/>
              </w:rPr>
              <w:t>E/I/EP/C-1.</w:t>
            </w:r>
            <w:r w:rsidR="00A63499">
              <w:rPr>
                <w:rFonts w:ascii="Corbel" w:hAnsi="Corbel"/>
                <w:b w:val="0"/>
                <w:sz w:val="22"/>
              </w:rPr>
              <w:t>7</w:t>
            </w:r>
            <w:r w:rsidRPr="007428EA">
              <w:rPr>
                <w:rFonts w:ascii="Corbel" w:hAnsi="Corbel"/>
                <w:b w:val="0"/>
                <w:sz w:val="22"/>
              </w:rPr>
              <w:t>b</w:t>
            </w:r>
          </w:p>
        </w:tc>
      </w:tr>
      <w:tr w:rsidR="00ED3517" w:rsidRPr="007428EA" w14:paraId="4E2F8C33" w14:textId="77777777" w:rsidTr="002322D3">
        <w:tc>
          <w:tcPr>
            <w:tcW w:w="2694" w:type="dxa"/>
            <w:vAlign w:val="center"/>
          </w:tcPr>
          <w:p w14:paraId="19552E28" w14:textId="77777777" w:rsidR="00ED3517" w:rsidRPr="007428EA" w:rsidRDefault="00ED3517" w:rsidP="00ED35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E3E3000" w14:textId="5426EA63" w:rsidR="00ED3517" w:rsidRPr="007428EA" w:rsidRDefault="00ED3517" w:rsidP="00ED35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B47F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D3517" w:rsidRPr="007428EA" w14:paraId="729EEB71" w14:textId="77777777" w:rsidTr="002322D3">
        <w:tc>
          <w:tcPr>
            <w:tcW w:w="2694" w:type="dxa"/>
            <w:vAlign w:val="center"/>
          </w:tcPr>
          <w:p w14:paraId="0A39E105" w14:textId="77777777" w:rsidR="00ED3517" w:rsidRPr="007428EA" w:rsidRDefault="00ED3517" w:rsidP="00ED35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72CC05C8" w:rsidR="00ED3517" w:rsidRPr="007428EA" w:rsidRDefault="00ED3517" w:rsidP="00ED35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DB47F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44962" w:rsidRPr="007428EA" w14:paraId="048482E6" w14:textId="77777777" w:rsidTr="00A418F9">
        <w:tc>
          <w:tcPr>
            <w:tcW w:w="2694" w:type="dxa"/>
            <w:vAlign w:val="center"/>
          </w:tcPr>
          <w:p w14:paraId="4B835047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644962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Ekonomia</w:t>
            </w:r>
          </w:p>
        </w:tc>
      </w:tr>
      <w:tr w:rsidR="00644962" w:rsidRPr="007428EA" w14:paraId="51855271" w14:textId="77777777" w:rsidTr="00A418F9">
        <w:tc>
          <w:tcPr>
            <w:tcW w:w="2694" w:type="dxa"/>
            <w:vAlign w:val="center"/>
          </w:tcPr>
          <w:p w14:paraId="4C8DEF9C" w14:textId="52A5A3B4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832918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7428EA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32E3DB4B" w14:textId="77777777" w:rsidR="00644962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</w:t>
            </w:r>
            <w:r w:rsidR="00D50A86" w:rsidRPr="007428EA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644962" w:rsidRPr="007428EA" w14:paraId="3A488BE5" w14:textId="77777777" w:rsidTr="00A418F9">
        <w:tc>
          <w:tcPr>
            <w:tcW w:w="2694" w:type="dxa"/>
            <w:vAlign w:val="center"/>
          </w:tcPr>
          <w:p w14:paraId="04C0481C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644962" w:rsidRPr="007428EA" w:rsidRDefault="00D50A86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7428E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44962" w:rsidRPr="007428EA" w14:paraId="1E4BF324" w14:textId="77777777" w:rsidTr="00A418F9">
        <w:tc>
          <w:tcPr>
            <w:tcW w:w="2694" w:type="dxa"/>
            <w:vAlign w:val="center"/>
          </w:tcPr>
          <w:p w14:paraId="7C3992E0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77777777" w:rsidR="00644962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S</w:t>
            </w:r>
            <w:r w:rsidR="00644962" w:rsidRPr="007428EA">
              <w:rPr>
                <w:rFonts w:ascii="Corbel" w:hAnsi="Corbel"/>
                <w:b w:val="0"/>
                <w:sz w:val="22"/>
              </w:rPr>
              <w:t xml:space="preserve">tacjonarne </w:t>
            </w:r>
          </w:p>
        </w:tc>
      </w:tr>
      <w:tr w:rsidR="00644962" w:rsidRPr="007428EA" w14:paraId="4BF617D6" w14:textId="77777777" w:rsidTr="00A418F9">
        <w:tc>
          <w:tcPr>
            <w:tcW w:w="2694" w:type="dxa"/>
            <w:vAlign w:val="center"/>
          </w:tcPr>
          <w:p w14:paraId="393EE506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550BB733" w14:textId="77777777" w:rsidR="00644962" w:rsidRPr="007428EA" w:rsidRDefault="00D50A86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7428EA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7428EA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644962" w:rsidRPr="007428EA" w14:paraId="6C505C59" w14:textId="77777777" w:rsidTr="00A418F9">
        <w:tc>
          <w:tcPr>
            <w:tcW w:w="2694" w:type="dxa"/>
            <w:vAlign w:val="center"/>
          </w:tcPr>
          <w:p w14:paraId="5863A118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644962" w:rsidRPr="007428EA" w:rsidRDefault="00644962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7428EA">
              <w:rPr>
                <w:rFonts w:ascii="Corbel" w:hAnsi="Corbel"/>
                <w:b w:val="0"/>
                <w:sz w:val="22"/>
              </w:rPr>
              <w:t>Specjal</w:t>
            </w:r>
            <w:r w:rsidR="007428EA">
              <w:rPr>
                <w:rFonts w:ascii="Corbel" w:hAnsi="Corbel"/>
                <w:b w:val="0"/>
                <w:sz w:val="22"/>
              </w:rPr>
              <w:t>nościowy do wyboru</w:t>
            </w:r>
          </w:p>
        </w:tc>
      </w:tr>
      <w:tr w:rsidR="00644962" w:rsidRPr="007428EA" w14:paraId="5A90A06A" w14:textId="77777777" w:rsidTr="00A418F9">
        <w:tc>
          <w:tcPr>
            <w:tcW w:w="2694" w:type="dxa"/>
            <w:vAlign w:val="center"/>
          </w:tcPr>
          <w:p w14:paraId="13A990D4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644962" w:rsidRPr="007428EA" w:rsidRDefault="00644962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7428EA">
              <w:rPr>
                <w:rFonts w:ascii="Corbel" w:hAnsi="Corbel"/>
                <w:b w:val="0"/>
                <w:sz w:val="22"/>
              </w:rPr>
              <w:t xml:space="preserve">polski </w:t>
            </w:r>
          </w:p>
        </w:tc>
      </w:tr>
      <w:tr w:rsidR="00644962" w:rsidRPr="007428EA" w14:paraId="76E9C03C" w14:textId="77777777" w:rsidTr="00A418F9">
        <w:tc>
          <w:tcPr>
            <w:tcW w:w="2694" w:type="dxa"/>
            <w:vAlign w:val="center"/>
          </w:tcPr>
          <w:p w14:paraId="69C2AF6E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90ABF1" w14:textId="77777777" w:rsidR="00644962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Style w:val="fontstyle01"/>
                <w:rFonts w:ascii="Corbel" w:hAnsi="Corbel"/>
              </w:rPr>
              <w:t>d</w:t>
            </w:r>
            <w:r w:rsidR="00D50A86" w:rsidRPr="007428EA">
              <w:rPr>
                <w:rStyle w:val="fontstyle01"/>
                <w:rFonts w:ascii="Corbel" w:hAnsi="Corbel"/>
              </w:rPr>
              <w:t xml:space="preserve">r hab. </w:t>
            </w:r>
            <w:r w:rsidR="00D50A86" w:rsidRPr="007428EA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D50A86" w:rsidRPr="007428EA">
              <w:rPr>
                <w:rStyle w:val="fontstyle01"/>
                <w:rFonts w:ascii="Corbel" w:hAnsi="Corbel"/>
              </w:rPr>
              <w:t xml:space="preserve"> prof. UR</w:t>
            </w:r>
          </w:p>
        </w:tc>
      </w:tr>
      <w:tr w:rsidR="00644962" w:rsidRPr="007428EA" w14:paraId="77F90B9C" w14:textId="77777777" w:rsidTr="00A418F9">
        <w:tc>
          <w:tcPr>
            <w:tcW w:w="2694" w:type="dxa"/>
            <w:vAlign w:val="center"/>
          </w:tcPr>
          <w:p w14:paraId="471FE442" w14:textId="77777777" w:rsidR="00644962" w:rsidRPr="007428EA" w:rsidRDefault="0064496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7428EA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5FB322" w14:textId="77777777" w:rsidR="00644962" w:rsidRPr="007428EA" w:rsidRDefault="007428EA" w:rsidP="007428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Style w:val="fontstyle01"/>
                <w:rFonts w:ascii="Corbel" w:hAnsi="Corbel"/>
              </w:rPr>
              <w:t>d</w:t>
            </w:r>
            <w:r w:rsidR="00040814" w:rsidRPr="007428EA">
              <w:rPr>
                <w:rStyle w:val="fontstyle01"/>
                <w:rFonts w:ascii="Corbel" w:hAnsi="Corbel"/>
              </w:rPr>
              <w:t xml:space="preserve">r hab. </w:t>
            </w:r>
            <w:r w:rsidR="00040814" w:rsidRPr="007428EA">
              <w:rPr>
                <w:rFonts w:ascii="Corbel" w:hAnsi="Corbel"/>
                <w:b w:val="0"/>
                <w:sz w:val="24"/>
                <w:szCs w:val="24"/>
              </w:rPr>
              <w:t>Bogdan Wierzbiński,</w:t>
            </w:r>
            <w:r w:rsidR="00040814" w:rsidRPr="007428EA">
              <w:rPr>
                <w:rStyle w:val="fontstyle01"/>
                <w:rFonts w:ascii="Corbel" w:hAnsi="Corbel"/>
              </w:rPr>
              <w:t xml:space="preserve"> prof. UR</w:t>
            </w:r>
            <w:r w:rsidR="00040814" w:rsidRPr="007428E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</w:t>
            </w:r>
            <w:r w:rsidR="00040814" w:rsidRPr="007428EA">
              <w:rPr>
                <w:rFonts w:ascii="Corbel" w:hAnsi="Corbel"/>
                <w:b w:val="0"/>
                <w:sz w:val="24"/>
                <w:szCs w:val="24"/>
              </w:rPr>
              <w:t>r Tomasz Surmacz</w:t>
            </w:r>
          </w:p>
        </w:tc>
      </w:tr>
    </w:tbl>
    <w:p w14:paraId="755156F0" w14:textId="77777777" w:rsidR="007428EA" w:rsidRDefault="007428EA" w:rsidP="007428EA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i/>
          <w:sz w:val="24"/>
          <w:szCs w:val="24"/>
          <w:lang w:val="pl-PL"/>
        </w:rPr>
      </w:pPr>
      <w:r w:rsidRPr="00CA2C2D">
        <w:rPr>
          <w:rFonts w:ascii="Corbel" w:hAnsi="Corbel"/>
          <w:sz w:val="24"/>
          <w:szCs w:val="24"/>
        </w:rPr>
        <w:t xml:space="preserve">* </w:t>
      </w:r>
      <w:r w:rsidRPr="00CA2C2D">
        <w:rPr>
          <w:rFonts w:ascii="Corbel" w:hAnsi="Corbel"/>
          <w:b w:val="0"/>
          <w:i/>
          <w:sz w:val="24"/>
          <w:szCs w:val="24"/>
        </w:rPr>
        <w:t>opcjonalni</w:t>
      </w:r>
      <w:r w:rsidRPr="00CA2C2D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CA2C2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DAB6C7B" w14:textId="77777777" w:rsidR="007428EA" w:rsidRPr="007428EA" w:rsidRDefault="007428EA" w:rsidP="0087036A">
      <w:pPr>
        <w:pStyle w:val="Podpunkty"/>
        <w:spacing w:before="100" w:beforeAutospacing="1"/>
        <w:ind w:left="0"/>
        <w:rPr>
          <w:rFonts w:ascii="Corbel" w:hAnsi="Corbel"/>
          <w:sz w:val="24"/>
          <w:szCs w:val="24"/>
          <w:lang w:val="pl-PL"/>
        </w:rPr>
      </w:pPr>
    </w:p>
    <w:p w14:paraId="58DA35E4" w14:textId="77777777" w:rsidR="0085747A" w:rsidRPr="007428E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428EA">
        <w:rPr>
          <w:rFonts w:ascii="Corbel" w:hAnsi="Corbel"/>
          <w:sz w:val="24"/>
          <w:szCs w:val="24"/>
        </w:rPr>
        <w:t>1.</w:t>
      </w:r>
      <w:r w:rsidR="00E22FBC" w:rsidRPr="007428EA">
        <w:rPr>
          <w:rFonts w:ascii="Corbel" w:hAnsi="Corbel"/>
          <w:sz w:val="24"/>
          <w:szCs w:val="24"/>
        </w:rPr>
        <w:t>1</w:t>
      </w:r>
      <w:r w:rsidRPr="007428EA">
        <w:rPr>
          <w:rFonts w:ascii="Corbel" w:hAnsi="Corbel"/>
          <w:sz w:val="24"/>
          <w:szCs w:val="24"/>
        </w:rPr>
        <w:t>.</w:t>
      </w:r>
      <w:r w:rsidR="007428EA">
        <w:rPr>
          <w:rFonts w:ascii="Corbel" w:hAnsi="Corbel"/>
          <w:sz w:val="24"/>
          <w:szCs w:val="24"/>
          <w:lang w:val="pl-PL"/>
        </w:rPr>
        <w:t xml:space="preserve"> </w:t>
      </w:r>
      <w:r w:rsidRPr="007428EA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2EB378F" w14:textId="77777777" w:rsidR="00923D7D" w:rsidRPr="007428E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7428EA" w14:paraId="6B53DC6D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7428E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7428EA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7428E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7428EA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7428EA" w14:paraId="04FA3D95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7428EA" w:rsidRDefault="000408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7428EA" w:rsidRDefault="007428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38EE7C27" w:rsidR="00015B8F" w:rsidRPr="007428EA" w:rsidRDefault="00A63499" w:rsidP="000408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7428E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7428EA" w:rsidRDefault="0004081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7428E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6A716A" w14:textId="77777777" w:rsidR="0085747A" w:rsidRPr="007428EA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>1.</w:t>
      </w:r>
      <w:r w:rsidR="00E22FBC" w:rsidRPr="007428EA">
        <w:rPr>
          <w:rFonts w:ascii="Corbel" w:hAnsi="Corbel"/>
          <w:smallCaps w:val="0"/>
          <w:szCs w:val="24"/>
        </w:rPr>
        <w:t>2</w:t>
      </w:r>
      <w:r w:rsidR="007428EA">
        <w:rPr>
          <w:rFonts w:ascii="Corbel" w:hAnsi="Corbel"/>
          <w:smallCaps w:val="0"/>
          <w:szCs w:val="24"/>
        </w:rPr>
        <w:t xml:space="preserve">. </w:t>
      </w:r>
      <w:r w:rsidRPr="007428EA">
        <w:rPr>
          <w:rFonts w:ascii="Corbel" w:hAnsi="Corbel"/>
          <w:smallCaps w:val="0"/>
          <w:szCs w:val="24"/>
        </w:rPr>
        <w:t xml:space="preserve">Sposób realizacji zajęć  </w:t>
      </w:r>
    </w:p>
    <w:p w14:paraId="4318AFC3" w14:textId="77777777" w:rsidR="007428EA" w:rsidRPr="00CA2C2D" w:rsidRDefault="007428EA" w:rsidP="007428E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86692D9" w14:textId="77777777" w:rsidR="007428EA" w:rsidRPr="00CA2C2D" w:rsidRDefault="007428EA" w:rsidP="007428E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179DCA" w14:textId="77777777" w:rsidR="00D1172B" w:rsidRPr="007428EA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>1.3</w:t>
      </w:r>
      <w:r w:rsidR="007428EA">
        <w:rPr>
          <w:rFonts w:ascii="Corbel" w:hAnsi="Corbel"/>
          <w:smallCaps w:val="0"/>
          <w:szCs w:val="24"/>
        </w:rPr>
        <w:t>.</w:t>
      </w:r>
      <w:r w:rsidRPr="007428EA">
        <w:rPr>
          <w:rFonts w:ascii="Corbel" w:hAnsi="Corbel"/>
          <w:smallCaps w:val="0"/>
          <w:szCs w:val="24"/>
        </w:rPr>
        <w:t xml:space="preserve"> Forma zalicze</w:t>
      </w:r>
      <w:r w:rsidR="00D1172B" w:rsidRPr="007428EA">
        <w:rPr>
          <w:rFonts w:ascii="Corbel" w:hAnsi="Corbel"/>
          <w:smallCaps w:val="0"/>
          <w:szCs w:val="24"/>
        </w:rPr>
        <w:t>nia przedmiotu (z toku)</w:t>
      </w:r>
      <w:r w:rsidR="007428EA">
        <w:rPr>
          <w:rFonts w:ascii="Corbel" w:hAnsi="Corbel"/>
          <w:smallCaps w:val="0"/>
          <w:szCs w:val="24"/>
        </w:rPr>
        <w:t xml:space="preserve"> </w:t>
      </w:r>
      <w:r w:rsidR="007428EA"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B61EBE2" w14:textId="77777777" w:rsidR="00AD5758" w:rsidRDefault="00AD5758" w:rsidP="00AD575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 egzamin</w:t>
      </w:r>
    </w:p>
    <w:p w14:paraId="26A3221B" w14:textId="77777777" w:rsidR="00AD5758" w:rsidRDefault="00AD5758" w:rsidP="00AD575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 zaliczenie z oceną</w:t>
      </w:r>
    </w:p>
    <w:p w14:paraId="4B94D5A5" w14:textId="77777777" w:rsidR="00040814" w:rsidRDefault="0004081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EEC669" w14:textId="77777777" w:rsidR="0087036A" w:rsidRPr="007428EA" w:rsidRDefault="0087036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449D8B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428EA">
        <w:rPr>
          <w:rFonts w:ascii="Corbel" w:hAnsi="Corbel"/>
          <w:szCs w:val="24"/>
        </w:rPr>
        <w:t>2.</w:t>
      </w:r>
      <w:r w:rsidR="007428EA">
        <w:rPr>
          <w:rFonts w:ascii="Corbel" w:hAnsi="Corbel"/>
          <w:szCs w:val="24"/>
        </w:rPr>
        <w:t xml:space="preserve"> </w:t>
      </w:r>
      <w:r w:rsidRPr="007428EA">
        <w:rPr>
          <w:rFonts w:ascii="Corbel" w:hAnsi="Corbel"/>
          <w:szCs w:val="24"/>
        </w:rPr>
        <w:t xml:space="preserve">Wymagania wstępne </w:t>
      </w:r>
    </w:p>
    <w:p w14:paraId="3656B9AB" w14:textId="77777777" w:rsidR="00923D7D" w:rsidRPr="007428EA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428EA" w14:paraId="7E81041B" w14:textId="77777777" w:rsidTr="00745302">
        <w:tc>
          <w:tcPr>
            <w:tcW w:w="9670" w:type="dxa"/>
          </w:tcPr>
          <w:p w14:paraId="3C355D34" w14:textId="77777777" w:rsidR="0085747A" w:rsidRPr="007428EA" w:rsidRDefault="00234071" w:rsidP="008F0C5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bCs/>
                <w:smallCaps w:val="0"/>
              </w:rPr>
              <w:lastRenderedPageBreak/>
              <w:t xml:space="preserve">Umiejętność analizy problemów ekonomicznych oraz podstawowych kwestii związanych z zarządzaniem. </w:t>
            </w:r>
          </w:p>
        </w:tc>
      </w:tr>
    </w:tbl>
    <w:p w14:paraId="45FB0818" w14:textId="77777777" w:rsidR="00153C41" w:rsidRPr="007428E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73EEF4" w14:textId="77777777" w:rsidR="0085747A" w:rsidRPr="007428E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428EA">
        <w:rPr>
          <w:rFonts w:ascii="Corbel" w:hAnsi="Corbel"/>
          <w:szCs w:val="24"/>
        </w:rPr>
        <w:t>3.</w:t>
      </w:r>
      <w:r w:rsidR="0085747A" w:rsidRPr="007428EA">
        <w:rPr>
          <w:rFonts w:ascii="Corbel" w:hAnsi="Corbel"/>
          <w:szCs w:val="24"/>
        </w:rPr>
        <w:t xml:space="preserve"> cele, efekty </w:t>
      </w:r>
      <w:r w:rsidR="007428EA">
        <w:rPr>
          <w:rFonts w:ascii="Corbel" w:hAnsi="Corbel"/>
          <w:szCs w:val="24"/>
        </w:rPr>
        <w:t>ucz</w:t>
      </w:r>
      <w:r w:rsidR="0085747A" w:rsidRPr="007428EA">
        <w:rPr>
          <w:rFonts w:ascii="Corbel" w:hAnsi="Corbel"/>
          <w:szCs w:val="24"/>
        </w:rPr>
        <w:t xml:space="preserve">enia </w:t>
      </w:r>
      <w:r w:rsidR="007428EA">
        <w:rPr>
          <w:rFonts w:ascii="Corbel" w:hAnsi="Corbel"/>
          <w:szCs w:val="24"/>
        </w:rPr>
        <w:t>się</w:t>
      </w:r>
      <w:r w:rsidR="0085747A" w:rsidRPr="007428EA">
        <w:rPr>
          <w:rFonts w:ascii="Corbel" w:hAnsi="Corbel"/>
          <w:szCs w:val="24"/>
        </w:rPr>
        <w:t>, treści Programowe i stosowane metody Dydaktyczne</w:t>
      </w:r>
    </w:p>
    <w:p w14:paraId="049F31CB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  <w:lang w:val="pl-PL"/>
        </w:rPr>
      </w:pPr>
      <w:r w:rsidRPr="007428EA">
        <w:rPr>
          <w:rFonts w:ascii="Corbel" w:hAnsi="Corbel"/>
          <w:sz w:val="24"/>
          <w:szCs w:val="24"/>
        </w:rPr>
        <w:t>3.1</w:t>
      </w:r>
      <w:r w:rsidR="007428EA">
        <w:rPr>
          <w:rFonts w:ascii="Corbel" w:hAnsi="Corbel"/>
          <w:sz w:val="24"/>
          <w:szCs w:val="24"/>
          <w:lang w:val="pl-PL"/>
        </w:rPr>
        <w:t>.</w:t>
      </w:r>
      <w:r w:rsidRPr="007428EA">
        <w:rPr>
          <w:rFonts w:ascii="Corbel" w:hAnsi="Corbel"/>
          <w:sz w:val="24"/>
          <w:szCs w:val="24"/>
        </w:rPr>
        <w:t xml:space="preserve"> </w:t>
      </w:r>
      <w:r w:rsidR="0085747A" w:rsidRPr="007428EA">
        <w:rPr>
          <w:rFonts w:ascii="Corbel" w:hAnsi="Corbel"/>
          <w:sz w:val="24"/>
          <w:szCs w:val="24"/>
        </w:rPr>
        <w:t>Cele przedmiotu</w:t>
      </w:r>
    </w:p>
    <w:p w14:paraId="53128261" w14:textId="77777777" w:rsidR="007428EA" w:rsidRPr="007428EA" w:rsidRDefault="007428EA" w:rsidP="009C54AE">
      <w:pPr>
        <w:pStyle w:val="Podpunkty"/>
        <w:rPr>
          <w:rFonts w:ascii="Corbel" w:hAnsi="Corbel"/>
          <w:sz w:val="24"/>
          <w:szCs w:val="24"/>
          <w:lang w:val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0814" w:rsidRPr="007428EA" w14:paraId="75EDBB80" w14:textId="77777777" w:rsidTr="00864CFA">
        <w:tc>
          <w:tcPr>
            <w:tcW w:w="851" w:type="dxa"/>
            <w:vAlign w:val="center"/>
          </w:tcPr>
          <w:p w14:paraId="5372B5A4" w14:textId="77777777" w:rsidR="00040814" w:rsidRPr="0068230B" w:rsidRDefault="00040814" w:rsidP="00864C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230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31AE88B" w14:textId="77777777" w:rsidR="00040814" w:rsidRPr="0068230B" w:rsidRDefault="00040814" w:rsidP="00864CF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8230B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Pr="0068230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zajęć </w:t>
            </w:r>
            <w:r w:rsidRPr="0068230B">
              <w:rPr>
                <w:rFonts w:ascii="Corbel" w:hAnsi="Corbel"/>
                <w:b w:val="0"/>
                <w:sz w:val="24"/>
                <w:szCs w:val="24"/>
              </w:rPr>
              <w:t>jest uświadomienie studentom ważności problematyki związanej z procesami gospodarowania na współczesnych bardzo konkurencyjnych rynkach</w:t>
            </w:r>
            <w:r w:rsidR="0068230B" w:rsidRPr="0068230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040814" w:rsidRPr="007428EA" w14:paraId="65ABF499" w14:textId="77777777" w:rsidTr="00864CFA">
        <w:tc>
          <w:tcPr>
            <w:tcW w:w="851" w:type="dxa"/>
            <w:vAlign w:val="center"/>
          </w:tcPr>
          <w:p w14:paraId="550CF7E8" w14:textId="77777777" w:rsidR="00040814" w:rsidRPr="0068230B" w:rsidRDefault="00040814" w:rsidP="00864CF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230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A57612" w14:textId="77777777" w:rsidR="00040814" w:rsidRPr="0068230B" w:rsidRDefault="008052AF" w:rsidP="00864CF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68230B">
              <w:rPr>
                <w:rFonts w:ascii="Corbel" w:hAnsi="Corbel"/>
                <w:b w:val="0"/>
                <w:sz w:val="24"/>
                <w:szCs w:val="24"/>
              </w:rPr>
              <w:t xml:space="preserve">Zasadniczym celem </w:t>
            </w:r>
            <w:r w:rsidRPr="0068230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zajęć </w:t>
            </w:r>
            <w:r w:rsidRPr="0068230B">
              <w:rPr>
                <w:rFonts w:ascii="Corbel" w:hAnsi="Corbel"/>
                <w:b w:val="0"/>
                <w:sz w:val="24"/>
                <w:szCs w:val="24"/>
              </w:rPr>
              <w:t xml:space="preserve">jest nabycie umiejętności praktycznych z zakresu </w:t>
            </w:r>
            <w:r w:rsidRPr="0068230B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systemów </w:t>
            </w:r>
            <w:r w:rsidRPr="0068230B">
              <w:rPr>
                <w:rFonts w:ascii="Corbel" w:hAnsi="Corbel"/>
                <w:b w:val="0"/>
                <w:sz w:val="24"/>
                <w:szCs w:val="24"/>
              </w:rPr>
              <w:t>zarządzania zapasami w łańcuchu logistycznym oraz organizacji przebiegów towarowych</w:t>
            </w:r>
            <w:r w:rsidR="0068230B" w:rsidRPr="0068230B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62486C05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7428E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428EA">
        <w:rPr>
          <w:rFonts w:ascii="Corbel" w:hAnsi="Corbel"/>
          <w:b/>
          <w:sz w:val="24"/>
          <w:szCs w:val="24"/>
        </w:rPr>
        <w:t>3.2</w:t>
      </w:r>
      <w:r w:rsidR="007428EA">
        <w:rPr>
          <w:rFonts w:ascii="Corbel" w:hAnsi="Corbel"/>
          <w:b/>
          <w:sz w:val="24"/>
          <w:szCs w:val="24"/>
        </w:rPr>
        <w:t>.</w:t>
      </w:r>
      <w:r w:rsidRPr="007428EA">
        <w:rPr>
          <w:rFonts w:ascii="Corbel" w:hAnsi="Corbel"/>
          <w:b/>
          <w:sz w:val="24"/>
          <w:szCs w:val="24"/>
        </w:rPr>
        <w:t xml:space="preserve"> </w:t>
      </w:r>
      <w:r w:rsidR="001D7B54" w:rsidRPr="007428EA">
        <w:rPr>
          <w:rFonts w:ascii="Corbel" w:hAnsi="Corbel"/>
          <w:b/>
          <w:sz w:val="24"/>
          <w:szCs w:val="24"/>
        </w:rPr>
        <w:t xml:space="preserve">Efekty </w:t>
      </w:r>
      <w:r w:rsidR="007428EA">
        <w:rPr>
          <w:rFonts w:ascii="Corbel" w:hAnsi="Corbel"/>
          <w:b/>
          <w:sz w:val="24"/>
          <w:szCs w:val="24"/>
        </w:rPr>
        <w:t>ucz</w:t>
      </w:r>
      <w:r w:rsidR="001D7B54" w:rsidRPr="007428EA">
        <w:rPr>
          <w:rFonts w:ascii="Corbel" w:hAnsi="Corbel"/>
          <w:b/>
          <w:sz w:val="24"/>
          <w:szCs w:val="24"/>
        </w:rPr>
        <w:t xml:space="preserve">enia </w:t>
      </w:r>
      <w:r w:rsidR="007428EA">
        <w:rPr>
          <w:rFonts w:ascii="Corbel" w:hAnsi="Corbel"/>
          <w:b/>
          <w:sz w:val="24"/>
          <w:szCs w:val="24"/>
        </w:rPr>
        <w:t xml:space="preserve">się </w:t>
      </w:r>
      <w:r w:rsidR="001D7B54" w:rsidRPr="007428EA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7428E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7428EA" w14:paraId="1160A757" w14:textId="77777777" w:rsidTr="0071620A">
        <w:tc>
          <w:tcPr>
            <w:tcW w:w="1701" w:type="dxa"/>
            <w:vAlign w:val="center"/>
          </w:tcPr>
          <w:p w14:paraId="41C145ED" w14:textId="77777777" w:rsidR="0085747A" w:rsidRPr="007428EA" w:rsidRDefault="0085747A" w:rsidP="007428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smallCaps w:val="0"/>
                <w:szCs w:val="24"/>
              </w:rPr>
              <w:t>EK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="00B82308" w:rsidRPr="007428EA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="00B82308" w:rsidRPr="007428E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85747A" w:rsidRPr="007428EA" w:rsidRDefault="0085747A" w:rsidP="007428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>ucz</w:t>
            </w: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enia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 się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7428E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</w:t>
            </w:r>
            <w:r w:rsidR="007428EA"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kierunkowych </w:t>
            </w:r>
            <w:r w:rsidR="007428EA" w:rsidRPr="007428E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4071" w:rsidRPr="007428EA" w14:paraId="121FDB7E" w14:textId="77777777" w:rsidTr="005E6E85">
        <w:tc>
          <w:tcPr>
            <w:tcW w:w="1701" w:type="dxa"/>
          </w:tcPr>
          <w:p w14:paraId="4FCA5964" w14:textId="77777777" w:rsidR="00234071" w:rsidRPr="007428EA" w:rsidRDefault="00234071" w:rsidP="002340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864B47A" w14:textId="77777777" w:rsidR="00234071" w:rsidRPr="0068230B" w:rsidRDefault="0068230B" w:rsidP="0010364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Identyfikuje główne tendencje rozwojowe w zakresie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logistyki.</w:t>
            </w:r>
          </w:p>
        </w:tc>
        <w:tc>
          <w:tcPr>
            <w:tcW w:w="1873" w:type="dxa"/>
          </w:tcPr>
          <w:p w14:paraId="79569C6D" w14:textId="77777777" w:rsidR="00234071" w:rsidRPr="007428EA" w:rsidRDefault="00040814" w:rsidP="007428E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K_W02</w:t>
            </w:r>
          </w:p>
        </w:tc>
      </w:tr>
      <w:tr w:rsidR="00234071" w:rsidRPr="007428EA" w14:paraId="6D45D4B6" w14:textId="77777777" w:rsidTr="005E6E85">
        <w:tc>
          <w:tcPr>
            <w:tcW w:w="1701" w:type="dxa"/>
          </w:tcPr>
          <w:p w14:paraId="56A76B19" w14:textId="77777777" w:rsidR="00234071" w:rsidRPr="007428EA" w:rsidRDefault="00234071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5DFAAB" w14:textId="77777777" w:rsidR="00234071" w:rsidRPr="0068230B" w:rsidRDefault="0068230B" w:rsidP="0087036A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kreśla przyczyny zmian struktur gospodarczych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w obszarze systemów logistycznych.</w:t>
            </w:r>
          </w:p>
        </w:tc>
        <w:tc>
          <w:tcPr>
            <w:tcW w:w="1873" w:type="dxa"/>
          </w:tcPr>
          <w:p w14:paraId="600668D8" w14:textId="77777777" w:rsidR="00234071" w:rsidRPr="007428EA" w:rsidRDefault="007428EA" w:rsidP="00040814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K_W06</w:t>
            </w:r>
          </w:p>
        </w:tc>
      </w:tr>
      <w:tr w:rsidR="00234071" w:rsidRPr="007428EA" w14:paraId="2339493C" w14:textId="77777777" w:rsidTr="005E6E85">
        <w:tc>
          <w:tcPr>
            <w:tcW w:w="1701" w:type="dxa"/>
          </w:tcPr>
          <w:p w14:paraId="41960800" w14:textId="77777777" w:rsidR="00234071" w:rsidRPr="007428EA" w:rsidRDefault="00234071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F3B24E0" w14:textId="77777777" w:rsidR="00234071" w:rsidRPr="0068230B" w:rsidRDefault="0068230B" w:rsidP="0087036A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Identyfikuje wzajemne relacje pomiędzy organizacjami gospodarczymi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 szczególności powiązania logistyczne.</w:t>
            </w:r>
          </w:p>
        </w:tc>
        <w:tc>
          <w:tcPr>
            <w:tcW w:w="1873" w:type="dxa"/>
          </w:tcPr>
          <w:p w14:paraId="4BB8B948" w14:textId="77777777" w:rsidR="00234071" w:rsidRPr="007428EA" w:rsidRDefault="007428EA" w:rsidP="00040814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K_W07</w:t>
            </w:r>
          </w:p>
        </w:tc>
      </w:tr>
      <w:tr w:rsidR="00C22DB7" w:rsidRPr="007428EA" w14:paraId="4E574578" w14:textId="77777777" w:rsidTr="005E6E85">
        <w:tc>
          <w:tcPr>
            <w:tcW w:w="1701" w:type="dxa"/>
          </w:tcPr>
          <w:p w14:paraId="78C3198C" w14:textId="77777777" w:rsidR="00C22DB7" w:rsidRPr="007428EA" w:rsidRDefault="00C22DB7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B3E6C68" w14:textId="77777777" w:rsidR="00C22DB7" w:rsidRPr="0068230B" w:rsidRDefault="0068230B" w:rsidP="0068230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Identyfikuje i ocenia przebieg zjawisk gospodarczych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w sferze logistyki.</w:t>
            </w:r>
          </w:p>
        </w:tc>
        <w:tc>
          <w:tcPr>
            <w:tcW w:w="1873" w:type="dxa"/>
          </w:tcPr>
          <w:p w14:paraId="31229AF3" w14:textId="77777777" w:rsidR="00C22DB7" w:rsidRPr="007428EA" w:rsidRDefault="007428EA" w:rsidP="0004081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K_U04</w:t>
            </w:r>
          </w:p>
        </w:tc>
      </w:tr>
      <w:tr w:rsidR="00C22DB7" w:rsidRPr="007428EA" w14:paraId="606AD68D" w14:textId="77777777" w:rsidTr="005E6E85">
        <w:tc>
          <w:tcPr>
            <w:tcW w:w="1701" w:type="dxa"/>
          </w:tcPr>
          <w:p w14:paraId="74357262" w14:textId="77777777" w:rsidR="00C22DB7" w:rsidRPr="007428EA" w:rsidRDefault="00C22DB7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703CCE5" w14:textId="77777777" w:rsidR="00C22DB7" w:rsidRPr="0068230B" w:rsidRDefault="0068230B" w:rsidP="001F20C6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A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nalizuje dane w poszukiwaniu optymalnych rozwiązań problemów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logistycznych.</w:t>
            </w:r>
          </w:p>
        </w:tc>
        <w:tc>
          <w:tcPr>
            <w:tcW w:w="1873" w:type="dxa"/>
          </w:tcPr>
          <w:p w14:paraId="0495AD78" w14:textId="77777777" w:rsidR="00C22DB7" w:rsidRPr="007428EA" w:rsidRDefault="007428EA" w:rsidP="0004081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K_U06</w:t>
            </w:r>
          </w:p>
        </w:tc>
      </w:tr>
      <w:tr w:rsidR="00040814" w:rsidRPr="007428EA" w14:paraId="667626C3" w14:textId="77777777" w:rsidTr="005E6E85">
        <w:tc>
          <w:tcPr>
            <w:tcW w:w="1701" w:type="dxa"/>
          </w:tcPr>
          <w:p w14:paraId="139A5216" w14:textId="77777777" w:rsidR="00040814" w:rsidRPr="007428EA" w:rsidRDefault="00040814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3D99C66" w14:textId="77777777" w:rsidR="00040814" w:rsidRPr="0068230B" w:rsidRDefault="00B36494" w:rsidP="0068230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</w:t>
            </w:r>
            <w:r w:rsidRPr="00B36494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lanuje i organizuje pracę indywidualną oraz w zespole</w:t>
            </w:r>
            <w:r w:rsidR="0068230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14:paraId="1A5D6DC2" w14:textId="77777777" w:rsidR="00040814" w:rsidRPr="007428EA" w:rsidRDefault="007428EA" w:rsidP="0004081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K_U10</w:t>
            </w:r>
          </w:p>
        </w:tc>
      </w:tr>
      <w:tr w:rsidR="00040814" w:rsidRPr="007428EA" w14:paraId="69E63544" w14:textId="77777777" w:rsidTr="005E6E85">
        <w:tc>
          <w:tcPr>
            <w:tcW w:w="1701" w:type="dxa"/>
          </w:tcPr>
          <w:p w14:paraId="55CE86DB" w14:textId="77777777" w:rsidR="00040814" w:rsidRPr="007428EA" w:rsidRDefault="00040814" w:rsidP="008620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1E5CBEB" w14:textId="77777777" w:rsidR="00040814" w:rsidRPr="0068230B" w:rsidRDefault="0068230B" w:rsidP="0068230B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Jest gotów do 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>wypełniania zobowiąza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ń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 społeczn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ych</w:t>
            </w:r>
            <w:r w:rsidRPr="0068230B">
              <w:rPr>
                <w:rFonts w:ascii="Corbel" w:eastAsia="Times New Roman" w:hAnsi="Corbel"/>
                <w:b w:val="0"/>
                <w:smallCaps w:val="0"/>
                <w:szCs w:val="24"/>
                <w:lang w:val="x-none" w:eastAsia="pl-PL"/>
              </w:rPr>
              <w:t xml:space="preserve"> poprzez uczestniczenie w przygotowaniu projektów gospodarczych i społecznych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14:paraId="5B2AA153" w14:textId="77777777" w:rsidR="00040814" w:rsidRPr="007428EA" w:rsidRDefault="00040814" w:rsidP="00040814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K_K03</w:t>
            </w:r>
          </w:p>
        </w:tc>
      </w:tr>
    </w:tbl>
    <w:p w14:paraId="4B99056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99C43A" w14:textId="77777777" w:rsidR="0068230B" w:rsidRPr="007428EA" w:rsidRDefault="006823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2CFE4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428EA">
        <w:rPr>
          <w:rFonts w:ascii="Corbel" w:hAnsi="Corbel"/>
          <w:b/>
          <w:sz w:val="24"/>
          <w:szCs w:val="24"/>
        </w:rPr>
        <w:t>3.3</w:t>
      </w:r>
      <w:r w:rsidR="0087036A">
        <w:rPr>
          <w:rFonts w:ascii="Corbel" w:hAnsi="Corbel"/>
          <w:b/>
          <w:sz w:val="24"/>
          <w:szCs w:val="24"/>
        </w:rPr>
        <w:t>.</w:t>
      </w:r>
      <w:r w:rsidR="001D7B54" w:rsidRPr="007428EA">
        <w:rPr>
          <w:rFonts w:ascii="Corbel" w:hAnsi="Corbel"/>
          <w:b/>
          <w:sz w:val="24"/>
          <w:szCs w:val="24"/>
        </w:rPr>
        <w:t xml:space="preserve"> </w:t>
      </w:r>
      <w:r w:rsidR="0085747A" w:rsidRPr="007428EA">
        <w:rPr>
          <w:rFonts w:ascii="Corbel" w:hAnsi="Corbel"/>
          <w:b/>
          <w:sz w:val="24"/>
          <w:szCs w:val="24"/>
        </w:rPr>
        <w:t>T</w:t>
      </w:r>
      <w:r w:rsidR="0087036A">
        <w:rPr>
          <w:rFonts w:ascii="Corbel" w:hAnsi="Corbel"/>
          <w:b/>
          <w:sz w:val="24"/>
          <w:szCs w:val="24"/>
        </w:rPr>
        <w:t>reści programowe</w:t>
      </w:r>
    </w:p>
    <w:p w14:paraId="4DDBEF00" w14:textId="77777777" w:rsidR="0087036A" w:rsidRPr="007428EA" w:rsidRDefault="0087036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428EA">
        <w:rPr>
          <w:rFonts w:ascii="Corbel" w:hAnsi="Corbel"/>
          <w:sz w:val="24"/>
          <w:szCs w:val="24"/>
        </w:rPr>
        <w:t xml:space="preserve">Problematyka wykładu </w:t>
      </w:r>
    </w:p>
    <w:p w14:paraId="3461D779" w14:textId="77777777" w:rsidR="0087036A" w:rsidRPr="007428EA" w:rsidRDefault="0087036A" w:rsidP="0087036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052AF" w:rsidRPr="007428EA" w14:paraId="587EA2A8" w14:textId="77777777" w:rsidTr="00864CFA">
        <w:trPr>
          <w:jc w:val="center"/>
        </w:trPr>
        <w:tc>
          <w:tcPr>
            <w:tcW w:w="9639" w:type="dxa"/>
          </w:tcPr>
          <w:p w14:paraId="35113026" w14:textId="77777777" w:rsidR="008052AF" w:rsidRPr="007428EA" w:rsidRDefault="0087036A" w:rsidP="00864C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52AF" w:rsidRPr="007428EA" w14:paraId="79B0CC8D" w14:textId="77777777" w:rsidTr="00864CFA">
        <w:trPr>
          <w:jc w:val="center"/>
        </w:trPr>
        <w:tc>
          <w:tcPr>
            <w:tcW w:w="9639" w:type="dxa"/>
          </w:tcPr>
          <w:p w14:paraId="74323FA7" w14:textId="77777777" w:rsidR="008052AF" w:rsidRPr="007428EA" w:rsidRDefault="008052AF" w:rsidP="00864C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Historia (etymologia) słowa logistyka, etapy rozwoju logistyki. </w:t>
            </w:r>
          </w:p>
        </w:tc>
      </w:tr>
      <w:tr w:rsidR="008052AF" w:rsidRPr="007428EA" w14:paraId="4B3CEDB7" w14:textId="77777777" w:rsidTr="00864CFA">
        <w:trPr>
          <w:jc w:val="center"/>
        </w:trPr>
        <w:tc>
          <w:tcPr>
            <w:tcW w:w="9639" w:type="dxa"/>
          </w:tcPr>
          <w:p w14:paraId="54FA5716" w14:textId="77777777" w:rsidR="008052AF" w:rsidRPr="007428EA" w:rsidRDefault="00103FEB" w:rsidP="00864C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052AF" w:rsidRPr="007428EA">
              <w:rPr>
                <w:rFonts w:ascii="Corbel" w:hAnsi="Corbel"/>
                <w:b w:val="0"/>
                <w:smallCaps w:val="0"/>
                <w:szCs w:val="24"/>
              </w:rPr>
              <w:t>arządzanie l</w:t>
            </w:r>
            <w:r w:rsidRPr="007428EA">
              <w:rPr>
                <w:rFonts w:ascii="Corbel" w:hAnsi="Corbel"/>
                <w:b w:val="0"/>
                <w:smallCaps w:val="0"/>
                <w:szCs w:val="24"/>
              </w:rPr>
              <w:t>ogistyczne, systemy logistyczne</w:t>
            </w:r>
          </w:p>
        </w:tc>
      </w:tr>
      <w:tr w:rsidR="008052AF" w:rsidRPr="007428EA" w14:paraId="150C5469" w14:textId="77777777" w:rsidTr="00864CFA">
        <w:trPr>
          <w:jc w:val="center"/>
        </w:trPr>
        <w:tc>
          <w:tcPr>
            <w:tcW w:w="9639" w:type="dxa"/>
          </w:tcPr>
          <w:p w14:paraId="04C88575" w14:textId="77777777" w:rsidR="008052AF" w:rsidRPr="007428EA" w:rsidRDefault="00103FEB" w:rsidP="008703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Istota i obszary zadaniowe logistyki </w:t>
            </w:r>
            <w:r w:rsidR="00B36494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7036A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7428EA">
              <w:rPr>
                <w:rFonts w:ascii="Corbel" w:hAnsi="Corbel"/>
                <w:b w:val="0"/>
                <w:smallCaps w:val="0"/>
                <w:szCs w:val="24"/>
              </w:rPr>
              <w:t>nfrastruktura procesów logistycznych.</w:t>
            </w:r>
          </w:p>
        </w:tc>
      </w:tr>
      <w:tr w:rsidR="008052AF" w:rsidRPr="007428EA" w14:paraId="00A17BD8" w14:textId="77777777" w:rsidTr="00864CFA">
        <w:trPr>
          <w:jc w:val="center"/>
        </w:trPr>
        <w:tc>
          <w:tcPr>
            <w:tcW w:w="9639" w:type="dxa"/>
          </w:tcPr>
          <w:p w14:paraId="1F155327" w14:textId="77777777" w:rsidR="008052AF" w:rsidRPr="007428EA" w:rsidRDefault="00103FEB" w:rsidP="00864C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Przygotowywanie zamówień oraz systemy informacji.</w:t>
            </w:r>
          </w:p>
        </w:tc>
      </w:tr>
    </w:tbl>
    <w:p w14:paraId="3CF2D8B6" w14:textId="77777777" w:rsidR="00675843" w:rsidRPr="007428E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5513626" w14:textId="77777777" w:rsidR="0085747A" w:rsidRPr="007428E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428EA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7428EA">
        <w:rPr>
          <w:rFonts w:ascii="Corbel" w:hAnsi="Corbel"/>
          <w:sz w:val="24"/>
          <w:szCs w:val="24"/>
        </w:rPr>
        <w:t xml:space="preserve">, </w:t>
      </w:r>
      <w:r w:rsidRPr="007428EA">
        <w:rPr>
          <w:rFonts w:ascii="Corbel" w:hAnsi="Corbel"/>
          <w:sz w:val="24"/>
          <w:szCs w:val="24"/>
        </w:rPr>
        <w:t xml:space="preserve">zajęć praktycznych </w:t>
      </w:r>
    </w:p>
    <w:p w14:paraId="0FB78278" w14:textId="77777777" w:rsidR="0085747A" w:rsidRPr="007428E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3640" w14:paraId="55225495" w14:textId="77777777" w:rsidTr="00923D7D">
        <w:tc>
          <w:tcPr>
            <w:tcW w:w="9639" w:type="dxa"/>
          </w:tcPr>
          <w:p w14:paraId="5D69D229" w14:textId="77777777" w:rsidR="0085747A" w:rsidRPr="00103640" w:rsidRDefault="0085747A" w:rsidP="00103FE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4071" w:rsidRPr="00103640" w14:paraId="5F991961" w14:textId="77777777" w:rsidTr="00923D7D">
        <w:tc>
          <w:tcPr>
            <w:tcW w:w="9639" w:type="dxa"/>
          </w:tcPr>
          <w:p w14:paraId="37EA44B1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 xml:space="preserve">System </w:t>
            </w:r>
            <w:r w:rsidR="00103FEB" w:rsidRPr="00103640">
              <w:rPr>
                <w:rFonts w:ascii="Corbel" w:hAnsi="Corbel"/>
                <w:sz w:val="24"/>
                <w:szCs w:val="24"/>
              </w:rPr>
              <w:t xml:space="preserve">logistyki </w:t>
            </w:r>
            <w:r w:rsidRPr="00103640">
              <w:rPr>
                <w:rFonts w:ascii="Corbel" w:hAnsi="Corbel"/>
                <w:sz w:val="24"/>
                <w:szCs w:val="24"/>
              </w:rPr>
              <w:t>w przedsiębiorstwie</w:t>
            </w:r>
          </w:p>
        </w:tc>
      </w:tr>
      <w:tr w:rsidR="00234071" w:rsidRPr="00103640" w14:paraId="5647CAD7" w14:textId="77777777" w:rsidTr="00923D7D">
        <w:tc>
          <w:tcPr>
            <w:tcW w:w="9639" w:type="dxa"/>
          </w:tcPr>
          <w:p w14:paraId="2F2D3E11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System obsługi klienta, koszty w logistyce</w:t>
            </w:r>
          </w:p>
        </w:tc>
      </w:tr>
      <w:tr w:rsidR="00234071" w:rsidRPr="00103640" w14:paraId="441E2FF2" w14:textId="77777777" w:rsidTr="00923D7D">
        <w:tc>
          <w:tcPr>
            <w:tcW w:w="9639" w:type="dxa"/>
          </w:tcPr>
          <w:p w14:paraId="599FB40E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Logistyka zaopatrzenia, strategie zakupowe</w:t>
            </w:r>
          </w:p>
        </w:tc>
      </w:tr>
      <w:tr w:rsidR="00234071" w:rsidRPr="00103640" w14:paraId="43B299CC" w14:textId="77777777" w:rsidTr="00923D7D">
        <w:tc>
          <w:tcPr>
            <w:tcW w:w="9639" w:type="dxa"/>
          </w:tcPr>
          <w:p w14:paraId="7BC1A57B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Koncepcje logistyczne uzupełniania zapasów</w:t>
            </w:r>
          </w:p>
        </w:tc>
      </w:tr>
      <w:tr w:rsidR="00234071" w:rsidRPr="00103640" w14:paraId="2AC23A00" w14:textId="77777777" w:rsidTr="002623F7">
        <w:tc>
          <w:tcPr>
            <w:tcW w:w="9639" w:type="dxa"/>
          </w:tcPr>
          <w:p w14:paraId="2F1FD873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Systemy wykorzystywane w sferze magazynowania</w:t>
            </w:r>
          </w:p>
        </w:tc>
      </w:tr>
      <w:tr w:rsidR="00234071" w:rsidRPr="00103640" w14:paraId="667B3C36" w14:textId="77777777" w:rsidTr="00923D7D">
        <w:tc>
          <w:tcPr>
            <w:tcW w:w="9639" w:type="dxa"/>
          </w:tcPr>
          <w:p w14:paraId="74F0E2DB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System transportu, logistyka dystrybucji</w:t>
            </w:r>
          </w:p>
        </w:tc>
      </w:tr>
      <w:tr w:rsidR="00234071" w:rsidRPr="00103640" w14:paraId="7DE4A4BE" w14:textId="77777777" w:rsidTr="00923D7D">
        <w:tc>
          <w:tcPr>
            <w:tcW w:w="9639" w:type="dxa"/>
          </w:tcPr>
          <w:p w14:paraId="21B011D9" w14:textId="77777777" w:rsidR="00234071" w:rsidRPr="00103640" w:rsidRDefault="00234071" w:rsidP="00103F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3640">
              <w:rPr>
                <w:rFonts w:ascii="Corbel" w:hAnsi="Corbel"/>
                <w:sz w:val="24"/>
                <w:szCs w:val="24"/>
              </w:rPr>
              <w:t>System dostaw</w:t>
            </w:r>
          </w:p>
        </w:tc>
      </w:tr>
    </w:tbl>
    <w:p w14:paraId="1FC39945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097ED4" w14:textId="77777777" w:rsidR="0085747A" w:rsidRPr="007428E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>3.4</w:t>
      </w:r>
      <w:r w:rsidR="0087036A">
        <w:rPr>
          <w:rFonts w:ascii="Corbel" w:hAnsi="Corbel"/>
          <w:smallCaps w:val="0"/>
          <w:szCs w:val="24"/>
        </w:rPr>
        <w:t>.</w:t>
      </w:r>
      <w:r w:rsidRPr="007428EA">
        <w:rPr>
          <w:rFonts w:ascii="Corbel" w:hAnsi="Corbel"/>
          <w:smallCaps w:val="0"/>
          <w:szCs w:val="24"/>
        </w:rPr>
        <w:t xml:space="preserve"> Metody dydaktyczne</w:t>
      </w:r>
      <w:r w:rsidRPr="007428EA">
        <w:rPr>
          <w:rFonts w:ascii="Corbel" w:hAnsi="Corbel"/>
          <w:b w:val="0"/>
          <w:smallCaps w:val="0"/>
          <w:szCs w:val="24"/>
        </w:rPr>
        <w:t xml:space="preserve"> </w:t>
      </w:r>
    </w:p>
    <w:p w14:paraId="0562CB0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815E6" w14:textId="77777777" w:rsidR="00CF31B0" w:rsidRDefault="00CF31B0" w:rsidP="002340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CF31B0">
        <w:rPr>
          <w:rFonts w:ascii="Corbel" w:hAnsi="Corbel"/>
          <w:b w:val="0"/>
          <w:smallCaps w:val="0"/>
          <w:szCs w:val="24"/>
        </w:rPr>
        <w:t xml:space="preserve">Wykład z prezentacją multimedialną. </w:t>
      </w:r>
    </w:p>
    <w:p w14:paraId="1D417179" w14:textId="77777777" w:rsidR="00103FEB" w:rsidRDefault="00CF31B0" w:rsidP="00234071">
      <w:pPr>
        <w:pStyle w:val="Punktygwne"/>
        <w:spacing w:before="0" w:after="0"/>
        <w:rPr>
          <w:rFonts w:ascii="Corbel" w:hAnsi="Corbel"/>
        </w:rPr>
      </w:pPr>
      <w:r w:rsidRPr="00CF31B0">
        <w:rPr>
          <w:rFonts w:ascii="Corbel" w:hAnsi="Corbel"/>
          <w:b w:val="0"/>
          <w:smallCaps w:val="0"/>
          <w:szCs w:val="24"/>
        </w:rPr>
        <w:t>Ćwiczenia obejmujące dyskusję moderowaną, analizę i interpretację tekstów źródłowych, rozwiązywanie zadań, analizę studium przypadku, pracę zespołową.</w:t>
      </w:r>
    </w:p>
    <w:p w14:paraId="34CE0A41" w14:textId="77777777" w:rsidR="0087036A" w:rsidRPr="007428EA" w:rsidRDefault="0087036A" w:rsidP="00234071">
      <w:pPr>
        <w:pStyle w:val="Punktygwne"/>
        <w:spacing w:before="0" w:after="0"/>
        <w:rPr>
          <w:rFonts w:ascii="Corbel" w:hAnsi="Corbel"/>
        </w:rPr>
      </w:pPr>
    </w:p>
    <w:p w14:paraId="1078A5AC" w14:textId="77777777" w:rsidR="0085747A" w:rsidRPr="007428E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 xml:space="preserve">4. </w:t>
      </w:r>
      <w:r w:rsidR="0085747A" w:rsidRPr="007428EA">
        <w:rPr>
          <w:rFonts w:ascii="Corbel" w:hAnsi="Corbel"/>
          <w:smallCaps w:val="0"/>
          <w:szCs w:val="24"/>
        </w:rPr>
        <w:t>METODY I KRYTERIA OCENY</w:t>
      </w:r>
      <w:r w:rsidR="009F4610" w:rsidRPr="007428EA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7428E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7428E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>4.1</w:t>
      </w:r>
      <w:r w:rsidR="0087036A">
        <w:rPr>
          <w:rFonts w:ascii="Corbel" w:hAnsi="Corbel"/>
          <w:smallCaps w:val="0"/>
          <w:szCs w:val="24"/>
        </w:rPr>
        <w:t>.</w:t>
      </w:r>
      <w:r w:rsidRPr="007428EA">
        <w:rPr>
          <w:rFonts w:ascii="Corbel" w:hAnsi="Corbel"/>
          <w:smallCaps w:val="0"/>
          <w:szCs w:val="24"/>
        </w:rPr>
        <w:t xml:space="preserve"> Sposoby weryfikacji efektów </w:t>
      </w:r>
      <w:r w:rsidR="0087036A">
        <w:rPr>
          <w:rFonts w:ascii="Corbel" w:hAnsi="Corbel"/>
          <w:smallCaps w:val="0"/>
          <w:szCs w:val="24"/>
        </w:rPr>
        <w:t>ucz</w:t>
      </w:r>
      <w:r w:rsidRPr="007428EA">
        <w:rPr>
          <w:rFonts w:ascii="Corbel" w:hAnsi="Corbel"/>
          <w:smallCaps w:val="0"/>
          <w:szCs w:val="24"/>
        </w:rPr>
        <w:t>enia</w:t>
      </w:r>
      <w:r w:rsidR="0087036A">
        <w:rPr>
          <w:rFonts w:ascii="Corbel" w:hAnsi="Corbel"/>
          <w:smallCaps w:val="0"/>
          <w:szCs w:val="24"/>
        </w:rPr>
        <w:t xml:space="preserve"> się</w:t>
      </w:r>
    </w:p>
    <w:p w14:paraId="6D98A12B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5580"/>
        <w:gridCol w:w="2117"/>
      </w:tblGrid>
      <w:tr w:rsidR="0085747A" w:rsidRPr="007428EA" w14:paraId="3CD72C34" w14:textId="77777777" w:rsidTr="00965C07">
        <w:tc>
          <w:tcPr>
            <w:tcW w:w="1843" w:type="dxa"/>
            <w:vAlign w:val="center"/>
          </w:tcPr>
          <w:p w14:paraId="59C1A4F7" w14:textId="77777777" w:rsidR="0085747A" w:rsidRPr="007428EA" w:rsidRDefault="0071620A" w:rsidP="00103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47962157" w14:textId="77777777" w:rsidR="0085747A" w:rsidRPr="007428EA" w:rsidRDefault="0085747A" w:rsidP="00103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870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</w:t>
            </w:r>
            <w:r w:rsidRPr="007428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enia</w:t>
            </w:r>
            <w:r w:rsidR="008703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się</w:t>
            </w:r>
          </w:p>
          <w:p w14:paraId="12080E0F" w14:textId="77777777" w:rsidR="0085747A" w:rsidRPr="007428EA" w:rsidRDefault="009F4610" w:rsidP="00103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428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7428EA" w:rsidRDefault="0085747A" w:rsidP="00103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7428EA" w:rsidRDefault="0085747A" w:rsidP="00103F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03FEB" w:rsidRPr="007428EA" w14:paraId="2195B7E4" w14:textId="77777777" w:rsidTr="00965C07">
        <w:tc>
          <w:tcPr>
            <w:tcW w:w="1843" w:type="dxa"/>
          </w:tcPr>
          <w:p w14:paraId="4EEBB90D" w14:textId="77777777" w:rsidR="00103FEB" w:rsidRPr="007428EA" w:rsidRDefault="0087036A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03FEB" w:rsidRPr="007428EA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670" w:type="dxa"/>
          </w:tcPr>
          <w:p w14:paraId="3D40A44A" w14:textId="77777777" w:rsidR="00103FEB" w:rsidRPr="00103640" w:rsidRDefault="00103FEB" w:rsidP="0010364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, </w:t>
            </w:r>
            <w:r w:rsidR="00B3649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test, </w:t>
            </w:r>
            <w:r w:rsidR="00103640" w:rsidRPr="0010364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14:paraId="2F73B9DA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55DD9E7F" w14:textId="77777777" w:rsidTr="00965C07">
        <w:tc>
          <w:tcPr>
            <w:tcW w:w="1843" w:type="dxa"/>
          </w:tcPr>
          <w:p w14:paraId="69FEFE27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79443EC3" w14:textId="77777777" w:rsidR="00103FEB" w:rsidRPr="00103640" w:rsidRDefault="00103FEB" w:rsidP="00103640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="00B3649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test,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egzamin pisemny</w:t>
            </w:r>
          </w:p>
        </w:tc>
        <w:tc>
          <w:tcPr>
            <w:tcW w:w="2126" w:type="dxa"/>
          </w:tcPr>
          <w:p w14:paraId="35F77404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19DBAE3F" w14:textId="77777777" w:rsidTr="00965C07">
        <w:tc>
          <w:tcPr>
            <w:tcW w:w="1843" w:type="dxa"/>
          </w:tcPr>
          <w:p w14:paraId="002D746F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670" w:type="dxa"/>
          </w:tcPr>
          <w:p w14:paraId="5CE7F9A1" w14:textId="77777777" w:rsidR="00103FEB" w:rsidRPr="00103640" w:rsidRDefault="00103FEB" w:rsidP="00103640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B3649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test, 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14:paraId="3D54A698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38282CDE" w14:textId="77777777" w:rsidTr="00965C07">
        <w:tc>
          <w:tcPr>
            <w:tcW w:w="1843" w:type="dxa"/>
          </w:tcPr>
          <w:p w14:paraId="5990E71B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670" w:type="dxa"/>
          </w:tcPr>
          <w:p w14:paraId="2BDDEF5C" w14:textId="77777777" w:rsidR="00103FEB" w:rsidRPr="00103640" w:rsidRDefault="00103FEB" w:rsidP="00103640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B3649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test, 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14:paraId="7238A3CE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6E5C3F7F" w14:textId="77777777" w:rsidTr="00965C07">
        <w:tc>
          <w:tcPr>
            <w:tcW w:w="1843" w:type="dxa"/>
          </w:tcPr>
          <w:p w14:paraId="4A2F1096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670" w:type="dxa"/>
          </w:tcPr>
          <w:p w14:paraId="4CC4F5A1" w14:textId="77777777" w:rsidR="00103FEB" w:rsidRPr="00103640" w:rsidRDefault="00103FEB" w:rsidP="00103640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B3649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test, 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egzamin pisemny</w:t>
            </w:r>
          </w:p>
        </w:tc>
        <w:tc>
          <w:tcPr>
            <w:tcW w:w="2126" w:type="dxa"/>
          </w:tcPr>
          <w:p w14:paraId="38E22598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4BDCAB1A" w14:textId="77777777" w:rsidTr="00965C07">
        <w:tc>
          <w:tcPr>
            <w:tcW w:w="1843" w:type="dxa"/>
          </w:tcPr>
          <w:p w14:paraId="1E73F495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670" w:type="dxa"/>
          </w:tcPr>
          <w:p w14:paraId="4A8E63EA" w14:textId="77777777" w:rsidR="00103FEB" w:rsidRPr="00103640" w:rsidRDefault="00103FEB" w:rsidP="00103640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ustne sprawdzanie wiedzy w trakcie zajęć, obserwacja w trakcie zajęć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="00B3649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test,</w:t>
            </w:r>
            <w:r w:rsidR="00103640" w:rsidRPr="00103640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egzamin pisemny</w:t>
            </w:r>
          </w:p>
        </w:tc>
        <w:tc>
          <w:tcPr>
            <w:tcW w:w="2126" w:type="dxa"/>
          </w:tcPr>
          <w:p w14:paraId="36029483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  <w:tr w:rsidR="00103FEB" w:rsidRPr="007428EA" w14:paraId="5F607ACC" w14:textId="77777777" w:rsidTr="00965C07">
        <w:tc>
          <w:tcPr>
            <w:tcW w:w="1843" w:type="dxa"/>
          </w:tcPr>
          <w:p w14:paraId="1E02E8DD" w14:textId="77777777" w:rsidR="00103FEB" w:rsidRPr="007428EA" w:rsidRDefault="00103FEB" w:rsidP="00103F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670" w:type="dxa"/>
          </w:tcPr>
          <w:p w14:paraId="2E5DB93C" w14:textId="77777777" w:rsidR="00103FEB" w:rsidRPr="00103640" w:rsidRDefault="00103FEB" w:rsidP="001036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364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ustne sprawdzanie wiedzy w trakcie zajęć, obserwacja w trakcie zajęć</w:t>
            </w:r>
          </w:p>
        </w:tc>
        <w:tc>
          <w:tcPr>
            <w:tcW w:w="2126" w:type="dxa"/>
          </w:tcPr>
          <w:p w14:paraId="0ED1A835" w14:textId="77777777" w:rsidR="00103FEB" w:rsidRPr="007428EA" w:rsidRDefault="00103FEB" w:rsidP="0087036A">
            <w:pPr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428EA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wykład, ćwiczenia</w:t>
            </w:r>
          </w:p>
        </w:tc>
      </w:tr>
    </w:tbl>
    <w:p w14:paraId="2946DB82" w14:textId="77777777" w:rsidR="00603281" w:rsidRPr="007428EA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2CE4C7" w14:textId="77777777" w:rsidR="0085747A" w:rsidRPr="007428E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>4.2</w:t>
      </w:r>
      <w:r w:rsidR="0087036A">
        <w:rPr>
          <w:rFonts w:ascii="Corbel" w:hAnsi="Corbel"/>
          <w:smallCaps w:val="0"/>
          <w:szCs w:val="24"/>
        </w:rPr>
        <w:t>.</w:t>
      </w:r>
      <w:r w:rsidRPr="007428EA">
        <w:rPr>
          <w:rFonts w:ascii="Corbel" w:hAnsi="Corbel"/>
          <w:smallCaps w:val="0"/>
          <w:szCs w:val="24"/>
        </w:rPr>
        <w:t xml:space="preserve"> </w:t>
      </w:r>
      <w:r w:rsidR="0085747A" w:rsidRPr="007428E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428EA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7428E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428EA" w14:paraId="197D474D" w14:textId="77777777" w:rsidTr="496BBC05">
        <w:tc>
          <w:tcPr>
            <w:tcW w:w="9670" w:type="dxa"/>
          </w:tcPr>
          <w:p w14:paraId="180769A6" w14:textId="77777777" w:rsidR="00B36494" w:rsidRDefault="00B36494" w:rsidP="00B36494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CF31B0">
              <w:rPr>
                <w:rFonts w:ascii="Corbel" w:hAnsi="Corbel"/>
                <w:bCs/>
                <w:sz w:val="24"/>
                <w:szCs w:val="24"/>
              </w:rPr>
              <w:t>Zaliczenie ćwiczeń na podstawie testu sprawdzającego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oraz aktywności na ćwiczeniach.</w:t>
            </w:r>
          </w:p>
          <w:p w14:paraId="352D1376" w14:textId="5D245E69" w:rsidR="0085747A" w:rsidRPr="0087036A" w:rsidRDefault="00CF31B0" w:rsidP="496BBC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96BBC05">
              <w:rPr>
                <w:rFonts w:ascii="Corbel" w:hAnsi="Corbel"/>
                <w:sz w:val="24"/>
                <w:szCs w:val="24"/>
              </w:rPr>
              <w:t xml:space="preserve">Ocena egzaminacyjna na podstawie pracy pisemnej, testowo-opisowej. </w:t>
            </w:r>
          </w:p>
          <w:p w14:paraId="39EEDF77" w14:textId="17A7D267" w:rsidR="0085747A" w:rsidRPr="0087036A" w:rsidRDefault="778F4417" w:rsidP="496BBC0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96BBC05">
              <w:rPr>
                <w:rFonts w:ascii="Corbel" w:hAnsi="Corbel"/>
                <w:sz w:val="24"/>
                <w:szCs w:val="24"/>
              </w:rPr>
              <w:t>Zaliczenie na ocenę pozytywną powyżej 51% punktów.</w:t>
            </w:r>
          </w:p>
          <w:p w14:paraId="6F02795E" w14:textId="39ED1EA3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t>Przedziały:</w:t>
            </w:r>
          </w:p>
          <w:p w14:paraId="3F19ED23" w14:textId="68F8CB6A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t>(51%-60%) ocena dostateczna:3,0</w:t>
            </w:r>
          </w:p>
          <w:p w14:paraId="791FB5D3" w14:textId="7977F256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lastRenderedPageBreak/>
              <w:t>(61%-70%) ocena ponad dostateczna:3,5</w:t>
            </w:r>
          </w:p>
          <w:p w14:paraId="6A41BB52" w14:textId="1F1D731D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t>(71%-80%) ocena dobra:4,0</w:t>
            </w:r>
          </w:p>
          <w:p w14:paraId="186C59A3" w14:textId="0BD3CB8F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t>(81%-90%) ponad dobra:4,5</w:t>
            </w:r>
          </w:p>
          <w:p w14:paraId="22E2E19B" w14:textId="0D9BD999" w:rsidR="0085747A" w:rsidRPr="0087036A" w:rsidRDefault="778F4417" w:rsidP="496BBC05">
            <w:pPr>
              <w:spacing w:after="0" w:line="240" w:lineRule="auto"/>
            </w:pPr>
            <w:r w:rsidRPr="496BBC05">
              <w:rPr>
                <w:rFonts w:ascii="Corbel" w:hAnsi="Corbel"/>
                <w:sz w:val="24"/>
                <w:szCs w:val="24"/>
              </w:rPr>
              <w:t>(91%-100%) ocena bardzo dobra:5,0</w:t>
            </w:r>
          </w:p>
        </w:tc>
      </w:tr>
    </w:tbl>
    <w:p w14:paraId="110FFD37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699379" w14:textId="77777777" w:rsidR="00103640" w:rsidRPr="007428EA" w:rsidRDefault="0010364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7428E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428EA">
        <w:rPr>
          <w:rFonts w:ascii="Corbel" w:hAnsi="Corbel"/>
          <w:b/>
          <w:sz w:val="24"/>
          <w:szCs w:val="24"/>
        </w:rPr>
        <w:t xml:space="preserve">5. </w:t>
      </w:r>
      <w:r w:rsidR="00C61DC5" w:rsidRPr="007428E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E9F23F" w14:textId="77777777" w:rsidR="0085747A" w:rsidRPr="007428E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428EA" w14:paraId="63D9DE79" w14:textId="77777777" w:rsidTr="00884E63">
        <w:trPr>
          <w:trHeight w:val="657"/>
        </w:trPr>
        <w:tc>
          <w:tcPr>
            <w:tcW w:w="4962" w:type="dxa"/>
            <w:vAlign w:val="center"/>
          </w:tcPr>
          <w:p w14:paraId="4C452BB7" w14:textId="77777777" w:rsidR="0085747A" w:rsidRPr="007428E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28E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428E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428E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7428E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428E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428E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428E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428E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03FEB" w:rsidRPr="007428EA" w14:paraId="44F2BD93" w14:textId="77777777" w:rsidTr="00923D7D">
        <w:tc>
          <w:tcPr>
            <w:tcW w:w="4962" w:type="dxa"/>
          </w:tcPr>
          <w:p w14:paraId="1943409D" w14:textId="3327C3DE" w:rsidR="00103FEB" w:rsidRPr="007428EA" w:rsidRDefault="00103FEB" w:rsidP="00441B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87036A">
              <w:rPr>
                <w:rFonts w:ascii="Corbel" w:hAnsi="Corbel"/>
                <w:sz w:val="24"/>
                <w:szCs w:val="24"/>
              </w:rPr>
              <w:t>z harmonogramu</w:t>
            </w:r>
            <w:r w:rsidRPr="007428E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43FBD11F" w14:textId="5AD75636" w:rsidR="00103FEB" w:rsidRPr="007428EA" w:rsidRDefault="00F908B5" w:rsidP="00103F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03FEB" w:rsidRPr="007428EA" w14:paraId="241AFB94" w14:textId="77777777" w:rsidTr="00923D7D">
        <w:tc>
          <w:tcPr>
            <w:tcW w:w="4962" w:type="dxa"/>
          </w:tcPr>
          <w:p w14:paraId="61BA0769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B778152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03FEB" w:rsidRPr="007428EA" w14:paraId="779F246A" w14:textId="77777777" w:rsidTr="00923D7D">
        <w:tc>
          <w:tcPr>
            <w:tcW w:w="4962" w:type="dxa"/>
          </w:tcPr>
          <w:p w14:paraId="5D1F17AF" w14:textId="77777777" w:rsidR="00103FEB" w:rsidRPr="007428EA" w:rsidRDefault="00103FEB" w:rsidP="008703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Godziny niekontaktowe – praca własna studenta (p</w:t>
            </w:r>
            <w:r w:rsidR="0087036A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7428E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1C0AA51" w14:textId="0643FF57" w:rsidR="00103FEB" w:rsidRPr="007428EA" w:rsidRDefault="00F908B5" w:rsidP="00103F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103FEB" w:rsidRPr="007428E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03FEB" w:rsidRPr="007428EA" w14:paraId="2B55E3E1" w14:textId="77777777" w:rsidTr="00923D7D">
        <w:tc>
          <w:tcPr>
            <w:tcW w:w="4962" w:type="dxa"/>
          </w:tcPr>
          <w:p w14:paraId="3D4B2727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03FEB" w:rsidRPr="007428EA" w14:paraId="42922784" w14:textId="77777777" w:rsidTr="00923D7D">
        <w:tc>
          <w:tcPr>
            <w:tcW w:w="4962" w:type="dxa"/>
          </w:tcPr>
          <w:p w14:paraId="5FD1C35E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428E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036E3D" w14:textId="77777777" w:rsidR="00103FEB" w:rsidRPr="007428EA" w:rsidRDefault="00103FEB" w:rsidP="00103FE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428E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3E194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428E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428E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2F646" w14:textId="77777777" w:rsidR="0087036A" w:rsidRDefault="0087036A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08CE6F91" w14:textId="77777777" w:rsidR="0087036A" w:rsidRPr="007428EA" w:rsidRDefault="0087036A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0BDDF44" w14:textId="77777777" w:rsidR="0085747A" w:rsidRPr="007428E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 xml:space="preserve">6. </w:t>
      </w:r>
      <w:r w:rsidR="0085747A" w:rsidRPr="007428EA">
        <w:rPr>
          <w:rFonts w:ascii="Corbel" w:hAnsi="Corbel"/>
          <w:smallCaps w:val="0"/>
          <w:szCs w:val="24"/>
        </w:rPr>
        <w:t>PRAKTYKI ZAWODOWE W RAMACH PRZEDMIOTU</w:t>
      </w:r>
      <w:r w:rsidRPr="007428EA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85747A" w:rsidRPr="007428E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7428EA" w14:paraId="5454FE01" w14:textId="77777777" w:rsidTr="00DF5082">
        <w:trPr>
          <w:trHeight w:val="397"/>
        </w:trPr>
        <w:tc>
          <w:tcPr>
            <w:tcW w:w="2359" w:type="pct"/>
          </w:tcPr>
          <w:p w14:paraId="146D6691" w14:textId="77777777" w:rsidR="0085747A" w:rsidRPr="007428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7428EA" w:rsidRDefault="007918CB" w:rsidP="008703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428EA" w14:paraId="5BCC8499" w14:textId="77777777" w:rsidTr="00DF5082">
        <w:trPr>
          <w:trHeight w:val="397"/>
        </w:trPr>
        <w:tc>
          <w:tcPr>
            <w:tcW w:w="2359" w:type="pct"/>
          </w:tcPr>
          <w:p w14:paraId="05EFD703" w14:textId="77777777" w:rsidR="0085747A" w:rsidRPr="007428E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7428EA" w:rsidRDefault="007918CB" w:rsidP="008703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8E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B9E253" w14:textId="77777777" w:rsidR="003E1941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E523C" w14:textId="77777777" w:rsidR="0087036A" w:rsidRPr="007428EA" w:rsidRDefault="0087036A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7428E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28EA">
        <w:rPr>
          <w:rFonts w:ascii="Corbel" w:hAnsi="Corbel"/>
          <w:smallCaps w:val="0"/>
          <w:szCs w:val="24"/>
        </w:rPr>
        <w:t xml:space="preserve">7. </w:t>
      </w:r>
      <w:r w:rsidR="0085747A" w:rsidRPr="007428EA">
        <w:rPr>
          <w:rFonts w:ascii="Corbel" w:hAnsi="Corbel"/>
          <w:smallCaps w:val="0"/>
          <w:szCs w:val="24"/>
        </w:rPr>
        <w:t>LITERATURA</w:t>
      </w:r>
      <w:r w:rsidRPr="007428EA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675843" w:rsidRPr="007428E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7428EA" w14:paraId="7B44469D" w14:textId="77777777" w:rsidTr="496BBC05">
        <w:trPr>
          <w:trHeight w:val="397"/>
        </w:trPr>
        <w:tc>
          <w:tcPr>
            <w:tcW w:w="5000" w:type="pct"/>
          </w:tcPr>
          <w:p w14:paraId="729C9695" w14:textId="77777777" w:rsidR="0085747A" w:rsidRPr="0087036A" w:rsidRDefault="0085747A" w:rsidP="008703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036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0FA0C43" w14:textId="77777777" w:rsidR="00C93776" w:rsidRPr="0087036A" w:rsidRDefault="00884E63" w:rsidP="0087036A">
            <w:pPr>
              <w:pStyle w:val="Punktygwne"/>
              <w:numPr>
                <w:ilvl w:val="0"/>
                <w:numId w:val="4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036A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Systemy logistyczne w obsłudze przedsiębiorstw / Stanisława Zamkowska, Beata Zagożdżon. Radom: Politechnika Radomska, Wydawnictwo, 2011.</w:t>
            </w:r>
          </w:p>
        </w:tc>
      </w:tr>
      <w:tr w:rsidR="0085747A" w:rsidRPr="007428EA" w14:paraId="7CDADC17" w14:textId="77777777" w:rsidTr="496BBC05">
        <w:trPr>
          <w:trHeight w:val="397"/>
        </w:trPr>
        <w:tc>
          <w:tcPr>
            <w:tcW w:w="5000" w:type="pct"/>
          </w:tcPr>
          <w:p w14:paraId="218CA5F3" w14:textId="77777777" w:rsidR="0085747A" w:rsidRPr="0087036A" w:rsidRDefault="0085747A" w:rsidP="008703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7036A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BC25D6B" w14:textId="77777777" w:rsidR="00C93776" w:rsidRPr="0087036A" w:rsidRDefault="00103FEB" w:rsidP="496BBC05">
            <w:pPr>
              <w:pStyle w:val="Punktygwne"/>
              <w:numPr>
                <w:ilvl w:val="0"/>
                <w:numId w:val="4"/>
              </w:numPr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496BBC05">
              <w:rPr>
                <w:rFonts w:ascii="Corbel" w:hAnsi="Corbel"/>
                <w:b w:val="0"/>
                <w:smallCaps w:val="0"/>
                <w:color w:val="000000"/>
                <w:shd w:val="clear" w:color="auto" w:fill="FFFFFF"/>
              </w:rPr>
              <w:t>Współczesne trendy w logistyce: systemy logistyczne / redakcja naukowa Katarzyna Huk, Agnieszka</w:t>
            </w:r>
            <w:r w:rsidR="0087036A" w:rsidRPr="496BBC05">
              <w:rPr>
                <w:rFonts w:ascii="Corbel" w:hAnsi="Corbel"/>
                <w:b w:val="0"/>
                <w:smallCaps w:val="0"/>
                <w:color w:val="000000"/>
                <w:shd w:val="clear" w:color="auto" w:fill="FFFFFF"/>
              </w:rPr>
              <w:t xml:space="preserve"> </w:t>
            </w:r>
            <w:r w:rsidRPr="496BBC05">
              <w:rPr>
                <w:rFonts w:ascii="Corbel" w:hAnsi="Corbel"/>
                <w:b w:val="0"/>
                <w:smallCaps w:val="0"/>
                <w:color w:val="000000"/>
                <w:shd w:val="clear" w:color="auto" w:fill="FFFFFF"/>
              </w:rPr>
              <w:t>Perzyńska, Krzysztof Witkowski. Zielona Góra: Oficyna Wydawnicza Uniwersytetu Zielonogórskiego, 2018.</w:t>
            </w:r>
          </w:p>
          <w:p w14:paraId="5DFEE8DC" w14:textId="1CC0D095" w:rsidR="00C93776" w:rsidRPr="0087036A" w:rsidRDefault="278E93D5" w:rsidP="496BBC05">
            <w:pPr>
              <w:pStyle w:val="Punktygwne"/>
              <w:numPr>
                <w:ilvl w:val="0"/>
                <w:numId w:val="4"/>
              </w:numPr>
              <w:spacing w:before="0" w:after="0"/>
              <w:ind w:left="357" w:hanging="357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496BBC05">
              <w:rPr>
                <w:rFonts w:ascii="Corbel" w:hAnsi="Corbel"/>
                <w:b w:val="0"/>
                <w:smallCaps w:val="0"/>
                <w:color w:val="000000" w:themeColor="text1"/>
              </w:rPr>
              <w:t>Surmacz T., Logistyka i zarządzanie łańcuchami dostaw, [w:] Dominik Zimon (red.), Logistyka stosowana, Warszawa 2015, Wydawnictwo CeDeWu, s. 11-29, ISBN: 978-83-7556-809-7</w:t>
            </w:r>
          </w:p>
        </w:tc>
      </w:tr>
    </w:tbl>
    <w:p w14:paraId="07547A01" w14:textId="77777777" w:rsidR="00013CB1" w:rsidRPr="007428EA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7428EA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428E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428E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07B62" w14:textId="77777777" w:rsidR="008D16D5" w:rsidRDefault="008D16D5" w:rsidP="00C16ABF">
      <w:pPr>
        <w:spacing w:after="0" w:line="240" w:lineRule="auto"/>
      </w:pPr>
      <w:r>
        <w:separator/>
      </w:r>
    </w:p>
  </w:endnote>
  <w:endnote w:type="continuationSeparator" w:id="0">
    <w:p w14:paraId="477355E1" w14:textId="77777777" w:rsidR="008D16D5" w:rsidRDefault="008D16D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DC3D3" w14:textId="77777777" w:rsidR="008D16D5" w:rsidRDefault="008D16D5" w:rsidP="00C16ABF">
      <w:pPr>
        <w:spacing w:after="0" w:line="240" w:lineRule="auto"/>
      </w:pPr>
      <w:r>
        <w:separator/>
      </w:r>
    </w:p>
  </w:footnote>
  <w:footnote w:type="continuationSeparator" w:id="0">
    <w:p w14:paraId="1A3C6232" w14:textId="77777777" w:rsidR="008D16D5" w:rsidRDefault="008D16D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7428EA" w:rsidRDefault="007428EA" w:rsidP="007428E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F2A60"/>
    <w:multiLevelType w:val="hybridMultilevel"/>
    <w:tmpl w:val="81B47162"/>
    <w:lvl w:ilvl="0" w:tplc="5C84CB0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4C513B"/>
    <w:multiLevelType w:val="hybridMultilevel"/>
    <w:tmpl w:val="F0E2B6C0"/>
    <w:lvl w:ilvl="0" w:tplc="15165276">
      <w:start w:val="1"/>
      <w:numFmt w:val="bullet"/>
      <w:lvlText w:val="-"/>
      <w:lvlJc w:val="left"/>
      <w:pPr>
        <w:tabs>
          <w:tab w:val="num" w:pos="284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8310340">
    <w:abstractNumId w:val="1"/>
  </w:num>
  <w:num w:numId="2" w16cid:durableId="299387476">
    <w:abstractNumId w:val="6"/>
  </w:num>
  <w:num w:numId="3" w16cid:durableId="996569968">
    <w:abstractNumId w:val="3"/>
  </w:num>
  <w:num w:numId="4" w16cid:durableId="418214682">
    <w:abstractNumId w:val="0"/>
  </w:num>
  <w:num w:numId="5" w16cid:durableId="704184847">
    <w:abstractNumId w:val="2"/>
  </w:num>
  <w:num w:numId="6" w16cid:durableId="272714123">
    <w:abstractNumId w:val="4"/>
  </w:num>
  <w:num w:numId="7" w16cid:durableId="772629761">
    <w:abstractNumId w:val="7"/>
  </w:num>
  <w:num w:numId="8" w16cid:durableId="77794457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5B8F"/>
    <w:rsid w:val="00022ECE"/>
    <w:rsid w:val="000302A3"/>
    <w:rsid w:val="00040814"/>
    <w:rsid w:val="00042A51"/>
    <w:rsid w:val="00042D2E"/>
    <w:rsid w:val="00044C82"/>
    <w:rsid w:val="0005638D"/>
    <w:rsid w:val="00067F22"/>
    <w:rsid w:val="00070ED6"/>
    <w:rsid w:val="000742DC"/>
    <w:rsid w:val="00081DA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3640"/>
    <w:rsid w:val="00103FEB"/>
    <w:rsid w:val="00112794"/>
    <w:rsid w:val="0012560E"/>
    <w:rsid w:val="00127108"/>
    <w:rsid w:val="00134B13"/>
    <w:rsid w:val="00142185"/>
    <w:rsid w:val="00146BC0"/>
    <w:rsid w:val="00153C41"/>
    <w:rsid w:val="00154381"/>
    <w:rsid w:val="00164FA7"/>
    <w:rsid w:val="00166A03"/>
    <w:rsid w:val="001737CF"/>
    <w:rsid w:val="00176083"/>
    <w:rsid w:val="00183215"/>
    <w:rsid w:val="00192F37"/>
    <w:rsid w:val="001A70D2"/>
    <w:rsid w:val="001D2387"/>
    <w:rsid w:val="001D583E"/>
    <w:rsid w:val="001D657B"/>
    <w:rsid w:val="001D7B54"/>
    <w:rsid w:val="001E0209"/>
    <w:rsid w:val="001E0C12"/>
    <w:rsid w:val="001F20C6"/>
    <w:rsid w:val="001F2CA2"/>
    <w:rsid w:val="0020213E"/>
    <w:rsid w:val="002144C0"/>
    <w:rsid w:val="0022477D"/>
    <w:rsid w:val="002336F9"/>
    <w:rsid w:val="00234071"/>
    <w:rsid w:val="0024028F"/>
    <w:rsid w:val="00240C7F"/>
    <w:rsid w:val="00244ABC"/>
    <w:rsid w:val="00244D9D"/>
    <w:rsid w:val="00257ED3"/>
    <w:rsid w:val="00260408"/>
    <w:rsid w:val="002623F7"/>
    <w:rsid w:val="00267FB7"/>
    <w:rsid w:val="00275D0A"/>
    <w:rsid w:val="00281FF2"/>
    <w:rsid w:val="002857DE"/>
    <w:rsid w:val="00291567"/>
    <w:rsid w:val="00293FD8"/>
    <w:rsid w:val="002A2389"/>
    <w:rsid w:val="002A671D"/>
    <w:rsid w:val="002B4D55"/>
    <w:rsid w:val="002B5EA0"/>
    <w:rsid w:val="002B6119"/>
    <w:rsid w:val="002C1F06"/>
    <w:rsid w:val="002C5CDE"/>
    <w:rsid w:val="002D73D4"/>
    <w:rsid w:val="002F02A3"/>
    <w:rsid w:val="002F2340"/>
    <w:rsid w:val="002F4ABE"/>
    <w:rsid w:val="003018BA"/>
    <w:rsid w:val="00305C92"/>
    <w:rsid w:val="0031209D"/>
    <w:rsid w:val="003151C5"/>
    <w:rsid w:val="003343CF"/>
    <w:rsid w:val="00346FE9"/>
    <w:rsid w:val="0034759A"/>
    <w:rsid w:val="003503F6"/>
    <w:rsid w:val="003530DD"/>
    <w:rsid w:val="003614B7"/>
    <w:rsid w:val="00363F78"/>
    <w:rsid w:val="003A0A5B"/>
    <w:rsid w:val="003A1176"/>
    <w:rsid w:val="003A4918"/>
    <w:rsid w:val="003C0BAE"/>
    <w:rsid w:val="003D18A9"/>
    <w:rsid w:val="003D6CE2"/>
    <w:rsid w:val="003E1941"/>
    <w:rsid w:val="003E2FE6"/>
    <w:rsid w:val="003E49D5"/>
    <w:rsid w:val="003F38C0"/>
    <w:rsid w:val="003F52B9"/>
    <w:rsid w:val="00414E3C"/>
    <w:rsid w:val="0042236C"/>
    <w:rsid w:val="0042244A"/>
    <w:rsid w:val="0042745A"/>
    <w:rsid w:val="00431D5C"/>
    <w:rsid w:val="00431FED"/>
    <w:rsid w:val="004349BE"/>
    <w:rsid w:val="004362C6"/>
    <w:rsid w:val="00437FA2"/>
    <w:rsid w:val="00441B4A"/>
    <w:rsid w:val="00445096"/>
    <w:rsid w:val="0044663C"/>
    <w:rsid w:val="0045599C"/>
    <w:rsid w:val="00461EFC"/>
    <w:rsid w:val="004652C2"/>
    <w:rsid w:val="00471326"/>
    <w:rsid w:val="00472219"/>
    <w:rsid w:val="00474B50"/>
    <w:rsid w:val="0047598D"/>
    <w:rsid w:val="004833BD"/>
    <w:rsid w:val="004840FD"/>
    <w:rsid w:val="00490F7D"/>
    <w:rsid w:val="00491678"/>
    <w:rsid w:val="004968E2"/>
    <w:rsid w:val="004A3EEA"/>
    <w:rsid w:val="004A4D1F"/>
    <w:rsid w:val="004A55ED"/>
    <w:rsid w:val="004D5282"/>
    <w:rsid w:val="004E1B7C"/>
    <w:rsid w:val="004F1551"/>
    <w:rsid w:val="004F55A3"/>
    <w:rsid w:val="0050496F"/>
    <w:rsid w:val="00513B6F"/>
    <w:rsid w:val="00517C63"/>
    <w:rsid w:val="00521F67"/>
    <w:rsid w:val="0053110F"/>
    <w:rsid w:val="005363C4"/>
    <w:rsid w:val="00536BDE"/>
    <w:rsid w:val="00543ACC"/>
    <w:rsid w:val="0055548A"/>
    <w:rsid w:val="00585704"/>
    <w:rsid w:val="0059544B"/>
    <w:rsid w:val="005A0855"/>
    <w:rsid w:val="005A3196"/>
    <w:rsid w:val="005A5D72"/>
    <w:rsid w:val="005C080F"/>
    <w:rsid w:val="005C55E5"/>
    <w:rsid w:val="005C696A"/>
    <w:rsid w:val="005E089A"/>
    <w:rsid w:val="005E6E85"/>
    <w:rsid w:val="005F31D2"/>
    <w:rsid w:val="00603281"/>
    <w:rsid w:val="0061029B"/>
    <w:rsid w:val="00617188"/>
    <w:rsid w:val="00617230"/>
    <w:rsid w:val="00621CE1"/>
    <w:rsid w:val="00644962"/>
    <w:rsid w:val="00647FA8"/>
    <w:rsid w:val="006620D9"/>
    <w:rsid w:val="00671958"/>
    <w:rsid w:val="00675843"/>
    <w:rsid w:val="00677FE3"/>
    <w:rsid w:val="0068230B"/>
    <w:rsid w:val="006D050F"/>
    <w:rsid w:val="006D6139"/>
    <w:rsid w:val="006E5D65"/>
    <w:rsid w:val="006F1282"/>
    <w:rsid w:val="006F1FBC"/>
    <w:rsid w:val="007072BA"/>
    <w:rsid w:val="00713C5A"/>
    <w:rsid w:val="0071620A"/>
    <w:rsid w:val="00724677"/>
    <w:rsid w:val="00725459"/>
    <w:rsid w:val="00734608"/>
    <w:rsid w:val="00740F0D"/>
    <w:rsid w:val="007418CD"/>
    <w:rsid w:val="007428EA"/>
    <w:rsid w:val="00745302"/>
    <w:rsid w:val="007461D6"/>
    <w:rsid w:val="00746EC8"/>
    <w:rsid w:val="00763BF1"/>
    <w:rsid w:val="00766FD4"/>
    <w:rsid w:val="0078168C"/>
    <w:rsid w:val="00790E27"/>
    <w:rsid w:val="007918CB"/>
    <w:rsid w:val="007A4022"/>
    <w:rsid w:val="007A4F4E"/>
    <w:rsid w:val="007A6E6E"/>
    <w:rsid w:val="007C3299"/>
    <w:rsid w:val="007C3BCC"/>
    <w:rsid w:val="007D6E56"/>
    <w:rsid w:val="007F4155"/>
    <w:rsid w:val="007F6346"/>
    <w:rsid w:val="008052AF"/>
    <w:rsid w:val="0081707E"/>
    <w:rsid w:val="00824D71"/>
    <w:rsid w:val="008272CB"/>
    <w:rsid w:val="00830EAC"/>
    <w:rsid w:val="00832918"/>
    <w:rsid w:val="00842C6F"/>
    <w:rsid w:val="00842F37"/>
    <w:rsid w:val="008449B3"/>
    <w:rsid w:val="00846D04"/>
    <w:rsid w:val="008471C4"/>
    <w:rsid w:val="0085747A"/>
    <w:rsid w:val="00857B6B"/>
    <w:rsid w:val="0086205A"/>
    <w:rsid w:val="00864CFA"/>
    <w:rsid w:val="00865492"/>
    <w:rsid w:val="0087036A"/>
    <w:rsid w:val="00881601"/>
    <w:rsid w:val="00884922"/>
    <w:rsid w:val="00884E63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184"/>
    <w:rsid w:val="008D16D5"/>
    <w:rsid w:val="008D3DFB"/>
    <w:rsid w:val="008E3980"/>
    <w:rsid w:val="008E64F4"/>
    <w:rsid w:val="008F0C54"/>
    <w:rsid w:val="008F12C9"/>
    <w:rsid w:val="008F6E29"/>
    <w:rsid w:val="00916188"/>
    <w:rsid w:val="00923D7D"/>
    <w:rsid w:val="0094491A"/>
    <w:rsid w:val="009508DF"/>
    <w:rsid w:val="00950DAC"/>
    <w:rsid w:val="00954A07"/>
    <w:rsid w:val="00963A97"/>
    <w:rsid w:val="00965C07"/>
    <w:rsid w:val="00970C16"/>
    <w:rsid w:val="00997F14"/>
    <w:rsid w:val="009A780C"/>
    <w:rsid w:val="009A78D9"/>
    <w:rsid w:val="009B018A"/>
    <w:rsid w:val="009C3E31"/>
    <w:rsid w:val="009C5266"/>
    <w:rsid w:val="009C54AE"/>
    <w:rsid w:val="009C788E"/>
    <w:rsid w:val="009D4BBF"/>
    <w:rsid w:val="009E3B41"/>
    <w:rsid w:val="009F3C5C"/>
    <w:rsid w:val="009F4610"/>
    <w:rsid w:val="00A00ECC"/>
    <w:rsid w:val="00A04BF4"/>
    <w:rsid w:val="00A12862"/>
    <w:rsid w:val="00A14CA7"/>
    <w:rsid w:val="00A155EE"/>
    <w:rsid w:val="00A20B73"/>
    <w:rsid w:val="00A2245B"/>
    <w:rsid w:val="00A30110"/>
    <w:rsid w:val="00A36899"/>
    <w:rsid w:val="00A371F6"/>
    <w:rsid w:val="00A418F9"/>
    <w:rsid w:val="00A43BF6"/>
    <w:rsid w:val="00A51848"/>
    <w:rsid w:val="00A52E12"/>
    <w:rsid w:val="00A54817"/>
    <w:rsid w:val="00A601C8"/>
    <w:rsid w:val="00A60799"/>
    <w:rsid w:val="00A63499"/>
    <w:rsid w:val="00A64011"/>
    <w:rsid w:val="00A71CB9"/>
    <w:rsid w:val="00A81FFC"/>
    <w:rsid w:val="00A97DE1"/>
    <w:rsid w:val="00AA135C"/>
    <w:rsid w:val="00AB053C"/>
    <w:rsid w:val="00AD1146"/>
    <w:rsid w:val="00AD27D3"/>
    <w:rsid w:val="00AD5758"/>
    <w:rsid w:val="00AD66D6"/>
    <w:rsid w:val="00AE1160"/>
    <w:rsid w:val="00AE203C"/>
    <w:rsid w:val="00AE2E74"/>
    <w:rsid w:val="00AE5FCB"/>
    <w:rsid w:val="00AF2C1E"/>
    <w:rsid w:val="00B06142"/>
    <w:rsid w:val="00B135B1"/>
    <w:rsid w:val="00B22F29"/>
    <w:rsid w:val="00B30E50"/>
    <w:rsid w:val="00B3130B"/>
    <w:rsid w:val="00B36494"/>
    <w:rsid w:val="00B40ADB"/>
    <w:rsid w:val="00B41FFF"/>
    <w:rsid w:val="00B43B77"/>
    <w:rsid w:val="00B43E80"/>
    <w:rsid w:val="00B52453"/>
    <w:rsid w:val="00B607DB"/>
    <w:rsid w:val="00B66529"/>
    <w:rsid w:val="00B75946"/>
    <w:rsid w:val="00B8056E"/>
    <w:rsid w:val="00B819C8"/>
    <w:rsid w:val="00B82308"/>
    <w:rsid w:val="00B900FE"/>
    <w:rsid w:val="00BA09E4"/>
    <w:rsid w:val="00BA1C68"/>
    <w:rsid w:val="00BB520A"/>
    <w:rsid w:val="00BD3869"/>
    <w:rsid w:val="00BD66E9"/>
    <w:rsid w:val="00C058B4"/>
    <w:rsid w:val="00C07F2C"/>
    <w:rsid w:val="00C131B5"/>
    <w:rsid w:val="00C16ABF"/>
    <w:rsid w:val="00C170AE"/>
    <w:rsid w:val="00C22DB7"/>
    <w:rsid w:val="00C26CB7"/>
    <w:rsid w:val="00C31C76"/>
    <w:rsid w:val="00C324C1"/>
    <w:rsid w:val="00C35ACE"/>
    <w:rsid w:val="00C36992"/>
    <w:rsid w:val="00C56036"/>
    <w:rsid w:val="00C61DC5"/>
    <w:rsid w:val="00C67E92"/>
    <w:rsid w:val="00C70A26"/>
    <w:rsid w:val="00C93776"/>
    <w:rsid w:val="00C94B98"/>
    <w:rsid w:val="00CA2B96"/>
    <w:rsid w:val="00CA5089"/>
    <w:rsid w:val="00CB1A52"/>
    <w:rsid w:val="00CE51D6"/>
    <w:rsid w:val="00CE5BAC"/>
    <w:rsid w:val="00CF25BE"/>
    <w:rsid w:val="00CF31B0"/>
    <w:rsid w:val="00CF78ED"/>
    <w:rsid w:val="00D02B25"/>
    <w:rsid w:val="00D02EBA"/>
    <w:rsid w:val="00D11280"/>
    <w:rsid w:val="00D1172B"/>
    <w:rsid w:val="00D17C3C"/>
    <w:rsid w:val="00D26B2C"/>
    <w:rsid w:val="00D352C9"/>
    <w:rsid w:val="00D425B2"/>
    <w:rsid w:val="00D50A86"/>
    <w:rsid w:val="00D5502F"/>
    <w:rsid w:val="00D552B2"/>
    <w:rsid w:val="00D608D1"/>
    <w:rsid w:val="00D74119"/>
    <w:rsid w:val="00D748FF"/>
    <w:rsid w:val="00D8075B"/>
    <w:rsid w:val="00D8678B"/>
    <w:rsid w:val="00D86BB0"/>
    <w:rsid w:val="00DA2114"/>
    <w:rsid w:val="00DB2FBD"/>
    <w:rsid w:val="00DD620C"/>
    <w:rsid w:val="00DF320D"/>
    <w:rsid w:val="00DF5082"/>
    <w:rsid w:val="00DF70A4"/>
    <w:rsid w:val="00DF7308"/>
    <w:rsid w:val="00E129B8"/>
    <w:rsid w:val="00E17E08"/>
    <w:rsid w:val="00E21E7D"/>
    <w:rsid w:val="00E22FBC"/>
    <w:rsid w:val="00E24BF5"/>
    <w:rsid w:val="00E25338"/>
    <w:rsid w:val="00E51E44"/>
    <w:rsid w:val="00E63348"/>
    <w:rsid w:val="00E7533E"/>
    <w:rsid w:val="00E77E88"/>
    <w:rsid w:val="00E8107D"/>
    <w:rsid w:val="00E8382A"/>
    <w:rsid w:val="00E939FF"/>
    <w:rsid w:val="00EA07CF"/>
    <w:rsid w:val="00EC4899"/>
    <w:rsid w:val="00ED03AB"/>
    <w:rsid w:val="00ED32D2"/>
    <w:rsid w:val="00ED3517"/>
    <w:rsid w:val="00ED7ABF"/>
    <w:rsid w:val="00EE32DE"/>
    <w:rsid w:val="00EE5457"/>
    <w:rsid w:val="00EF2DEB"/>
    <w:rsid w:val="00EF3C3E"/>
    <w:rsid w:val="00F070AB"/>
    <w:rsid w:val="00F27A7B"/>
    <w:rsid w:val="00F406BC"/>
    <w:rsid w:val="00F617C3"/>
    <w:rsid w:val="00F7066B"/>
    <w:rsid w:val="00F908B5"/>
    <w:rsid w:val="00FB7DBA"/>
    <w:rsid w:val="00FC0C5A"/>
    <w:rsid w:val="00FC1C25"/>
    <w:rsid w:val="00FC2717"/>
    <w:rsid w:val="00FC33C2"/>
    <w:rsid w:val="00FC3F45"/>
    <w:rsid w:val="00FD503F"/>
    <w:rsid w:val="00FD7589"/>
    <w:rsid w:val="00FE1386"/>
    <w:rsid w:val="00FF016A"/>
    <w:rsid w:val="00FF1401"/>
    <w:rsid w:val="00FF51C0"/>
    <w:rsid w:val="00FF5E7D"/>
    <w:rsid w:val="1E698B3C"/>
    <w:rsid w:val="278E93D5"/>
    <w:rsid w:val="496BBC05"/>
    <w:rsid w:val="778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DF177"/>
  <w15:chartTrackingRefBased/>
  <w15:docId w15:val="{EFA2BED6-632E-4F79-80DE-69341AFFC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C22D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  <w:lang w:val="x-none"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Nagwek1Znak">
    <w:name w:val="Nagłówek 1 Znak"/>
    <w:link w:val="Nagwek1"/>
    <w:rsid w:val="00C22DB7"/>
    <w:rPr>
      <w:rFonts w:eastAsia="Times New Roman"/>
      <w:b/>
      <w:bCs/>
      <w:kern w:val="36"/>
      <w:sz w:val="48"/>
      <w:szCs w:val="48"/>
    </w:rPr>
  </w:style>
  <w:style w:type="character" w:customStyle="1" w:styleId="productcreatortextnormal">
    <w:name w:val="product_creator text_normal"/>
    <w:rsid w:val="00C22DB7"/>
  </w:style>
  <w:style w:type="character" w:customStyle="1" w:styleId="fontstyle01">
    <w:name w:val="fontstyle01"/>
    <w:rsid w:val="00D50A86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highlight">
    <w:name w:val="highlight"/>
    <w:rsid w:val="00103FEB"/>
  </w:style>
  <w:style w:type="character" w:styleId="Odwoaniedokomentarza">
    <w:name w:val="annotation reference"/>
    <w:uiPriority w:val="99"/>
    <w:semiHidden/>
    <w:unhideWhenUsed/>
    <w:rsid w:val="007428E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ACDD6-6730-46BB-AED8-2A7F0D65A7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B28C66-295B-4FBD-B155-1C18EE503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D2D48A-9925-492E-9FBB-C6C06DB171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01EF09-1A3C-41FC-ACC0-39DACE7DF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903</Words>
  <Characters>5423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30</cp:revision>
  <cp:lastPrinted>2017-04-27T18:28:00Z</cp:lastPrinted>
  <dcterms:created xsi:type="dcterms:W3CDTF">2020-12-04T17:08:00Z</dcterms:created>
  <dcterms:modified xsi:type="dcterms:W3CDTF">2025-06-27T08:31:00Z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